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C5D" w:rsidRPr="00644697" w:rsidRDefault="00644697" w:rsidP="009B2F35">
      <w:pPr>
        <w:pStyle w:val="Title"/>
        <w:spacing w:after="0"/>
        <w:rPr>
          <w:sz w:val="44"/>
        </w:rPr>
      </w:pPr>
      <w:r w:rsidRPr="00644697">
        <w:rPr>
          <w:sz w:val="44"/>
        </w:rPr>
        <w:t>Digitization Standards</w:t>
      </w:r>
      <w:r w:rsidR="008E0991">
        <w:rPr>
          <w:sz w:val="44"/>
        </w:rPr>
        <w:t xml:space="preserve"> &amp; Specifications</w:t>
      </w:r>
    </w:p>
    <w:p w:rsidR="00D503A1" w:rsidRPr="009B2F35" w:rsidRDefault="00D503A1" w:rsidP="00D503A1">
      <w:pPr>
        <w:pStyle w:val="Subtitle"/>
        <w:rPr>
          <w:rStyle w:val="SubtleEmphasis"/>
        </w:rPr>
      </w:pPr>
      <w:r w:rsidRPr="009B2F35">
        <w:rPr>
          <w:rStyle w:val="SubtleEmphasis"/>
        </w:rPr>
        <w:t>University of Texas Libra</w:t>
      </w:r>
      <w:r w:rsidR="00B075C2" w:rsidRPr="009B2F35">
        <w:rPr>
          <w:rStyle w:val="SubtleEmphasis"/>
        </w:rPr>
        <w:t xml:space="preserve">ries Digitization Services </w:t>
      </w:r>
      <w:r w:rsidR="008E4590">
        <w:rPr>
          <w:rStyle w:val="SubtleEmphasis"/>
        </w:rPr>
        <w:t>02/02</w:t>
      </w:r>
      <w:r w:rsidR="00644697" w:rsidRPr="009B2F35">
        <w:rPr>
          <w:rStyle w:val="SubtleEmphasis"/>
        </w:rPr>
        <w:t>/20</w:t>
      </w:r>
      <w:r w:rsidR="008E4590">
        <w:rPr>
          <w:rStyle w:val="SubtleEmphasis"/>
        </w:rPr>
        <w:t>17</w:t>
      </w:r>
    </w:p>
    <w:p w:rsidR="00644697" w:rsidRDefault="00644697" w:rsidP="00644697">
      <w:r>
        <w:t>Subject specialists and other</w:t>
      </w:r>
      <w:r w:rsidR="00B4237F">
        <w:t xml:space="preserve"> Libraries</w:t>
      </w:r>
      <w:r>
        <w:t xml:space="preserve"> staff responsible for collection decisions determine what University of Texas Libraries material</w:t>
      </w:r>
      <w:r w:rsidR="009B2F35">
        <w:t>s are desirable as</w:t>
      </w:r>
      <w:r>
        <w:t xml:space="preserve"> </w:t>
      </w:r>
      <w:r w:rsidR="009B2F35">
        <w:t xml:space="preserve">digitization projects. With the exception of </w:t>
      </w:r>
      <w:r w:rsidR="008E0991">
        <w:t>day-to-day</w:t>
      </w:r>
      <w:r w:rsidR="009B2F35">
        <w:t xml:space="preserve"> and one-off media reformatting, </w:t>
      </w:r>
      <w:proofErr w:type="gramStart"/>
      <w:r w:rsidR="009B2F35">
        <w:t>p</w:t>
      </w:r>
      <w:r>
        <w:t>rioritization of digital projects is assessed by the Libraries Digital Projects Oversight Committee (DPOC)</w:t>
      </w:r>
      <w:r w:rsidR="008E4590">
        <w:t xml:space="preserve"> or its replacement</w:t>
      </w:r>
      <w:proofErr w:type="gramEnd"/>
      <w:r>
        <w:t>.</w:t>
      </w:r>
      <w:r w:rsidR="00B4237F">
        <w:t xml:space="preserve"> </w:t>
      </w:r>
      <w:r>
        <w:t xml:space="preserve"> Digitization is a single part of the over-all Digital Project</w:t>
      </w:r>
      <w:r w:rsidR="00B4237F">
        <w:t>s</w:t>
      </w:r>
      <w:r>
        <w:t xml:space="preserve"> workflow and a crucial aspect of collections care through increasing access to and reducing physical handling of fragile analog materials.</w:t>
      </w:r>
    </w:p>
    <w:p w:rsidR="005F6C03" w:rsidRPr="00B4237F" w:rsidRDefault="00644697" w:rsidP="009B2F35">
      <w:r>
        <w:t xml:space="preserve">UT Libraries Digitization Services adheres to international standards and best practices for digitization, including the </w:t>
      </w:r>
      <w:hyperlink r:id="rId8" w:tgtFrame="_blank" w:history="1">
        <w:r w:rsidRPr="0051616C">
          <w:rPr>
            <w:rStyle w:val="Hyperlink"/>
          </w:rPr>
          <w:t>Federal Digitization</w:t>
        </w:r>
        <w:r w:rsidRPr="0051616C">
          <w:rPr>
            <w:rStyle w:val="Hyperlink"/>
          </w:rPr>
          <w:t xml:space="preserve"> </w:t>
        </w:r>
        <w:r w:rsidRPr="0051616C">
          <w:rPr>
            <w:rStyle w:val="Hyperlink"/>
          </w:rPr>
          <w:t>Guidelines Initiative</w:t>
        </w:r>
      </w:hyperlink>
      <w:r>
        <w:t xml:space="preserve">, and produces a range of quality archival and access </w:t>
      </w:r>
      <w:r w:rsidR="00B4237F">
        <w:t>media</w:t>
      </w:r>
      <w:r>
        <w:t xml:space="preserve"> derivatives, useful </w:t>
      </w:r>
      <w:r w:rsidR="00B4237F">
        <w:t>to</w:t>
      </w:r>
      <w:r>
        <w:t xml:space="preserve"> our faculty, students, staff, visiting researchers and the public. </w:t>
      </w:r>
      <w:proofErr w:type="gramStart"/>
      <w:r>
        <w:t>Although DPOC may determine the ideal capture and access specifications for specific Digital Projects, Digitization Services has established and adheres to the following Digitizat</w:t>
      </w:r>
      <w:r w:rsidR="00B4237F">
        <w:t>ion Standards</w:t>
      </w:r>
      <w:r w:rsidR="005F6C03">
        <w:t xml:space="preserve"> &amp; Specifications</w:t>
      </w:r>
      <w:r w:rsidR="00B4237F">
        <w:t xml:space="preserve"> across workflows.</w:t>
      </w:r>
      <w:proofErr w:type="gramEnd"/>
    </w:p>
    <w:tbl>
      <w:tblPr>
        <w:tblStyle w:val="TableGrid"/>
        <w:tblW w:w="9738" w:type="dxa"/>
        <w:tblLayout w:type="fixed"/>
        <w:tblLook w:val="04A0" w:firstRow="1" w:lastRow="0" w:firstColumn="1" w:lastColumn="0" w:noHBand="0" w:noVBand="1"/>
      </w:tblPr>
      <w:tblGrid>
        <w:gridCol w:w="1638"/>
        <w:gridCol w:w="2160"/>
        <w:gridCol w:w="2070"/>
        <w:gridCol w:w="1980"/>
        <w:gridCol w:w="1890"/>
      </w:tblGrid>
      <w:tr w:rsidR="009A1815" w:rsidTr="00D2446B">
        <w:trPr>
          <w:trHeight w:val="1133"/>
        </w:trPr>
        <w:tc>
          <w:tcPr>
            <w:tcW w:w="1638" w:type="dxa"/>
            <w:shd w:val="clear" w:color="auto" w:fill="FBD4B4" w:themeFill="accent6" w:themeFillTint="66"/>
          </w:tcPr>
          <w:p w:rsidR="00AE4C5D" w:rsidRPr="00B4237F" w:rsidRDefault="00AE4C5D">
            <w:pPr>
              <w:rPr>
                <w:b/>
              </w:rPr>
            </w:pPr>
            <w:r w:rsidRPr="00B4237F">
              <w:rPr>
                <w:b/>
              </w:rPr>
              <w:t>Media Type</w:t>
            </w:r>
            <w:r w:rsidR="00B4237F">
              <w:rPr>
                <w:b/>
              </w:rPr>
              <w:t xml:space="preserve">: </w:t>
            </w:r>
            <w:r w:rsidR="00B4237F" w:rsidRPr="00B4237F">
              <w:t>Film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AE4C5D" w:rsidRPr="00B4237F" w:rsidRDefault="00AE4C5D">
            <w:pPr>
              <w:rPr>
                <w:b/>
                <w:lang w:val="it-IT"/>
              </w:rPr>
            </w:pPr>
            <w:r w:rsidRPr="00B4237F">
              <w:rPr>
                <w:b/>
                <w:lang w:val="it-IT"/>
              </w:rPr>
              <w:t>Archival Master</w:t>
            </w:r>
            <w:r w:rsidR="00B4237F" w:rsidRPr="00B4237F">
              <w:rPr>
                <w:b/>
                <w:lang w:val="it-IT"/>
              </w:rPr>
              <w:t>:</w:t>
            </w:r>
          </w:p>
          <w:p w:rsidR="001872F3" w:rsidRPr="00B4237F" w:rsidRDefault="00B4237F">
            <w:pPr>
              <w:rPr>
                <w:lang w:val="it-IT"/>
              </w:rPr>
            </w:pPr>
            <w:r w:rsidRPr="00B4237F">
              <w:rPr>
                <w:lang w:val="it-IT"/>
              </w:rPr>
              <w:t>DV25 codec in AVI wrapper</w:t>
            </w:r>
          </w:p>
        </w:tc>
        <w:tc>
          <w:tcPr>
            <w:tcW w:w="2070" w:type="dxa"/>
            <w:shd w:val="clear" w:color="auto" w:fill="FBD4B4" w:themeFill="accent6" w:themeFillTint="66"/>
          </w:tcPr>
          <w:p w:rsidR="00AE4C5D" w:rsidRDefault="00016BE1">
            <w:pPr>
              <w:rPr>
                <w:b/>
              </w:rPr>
            </w:pPr>
            <w:r w:rsidRPr="00B4237F">
              <w:rPr>
                <w:b/>
              </w:rPr>
              <w:t>Production Master</w:t>
            </w:r>
            <w:r w:rsidR="00B4237F">
              <w:rPr>
                <w:b/>
              </w:rPr>
              <w:t>:</w:t>
            </w:r>
          </w:p>
          <w:p w:rsidR="00B4237F" w:rsidRPr="00B4237F" w:rsidRDefault="00B4237F">
            <w:r w:rsidRPr="00B4237F">
              <w:t>N/A</w:t>
            </w:r>
          </w:p>
          <w:p w:rsidR="001872F3" w:rsidRPr="00B4237F" w:rsidRDefault="001872F3"/>
        </w:tc>
        <w:tc>
          <w:tcPr>
            <w:tcW w:w="1980" w:type="dxa"/>
            <w:shd w:val="clear" w:color="auto" w:fill="FBD4B4" w:themeFill="accent6" w:themeFillTint="66"/>
          </w:tcPr>
          <w:p w:rsidR="00FA6F78" w:rsidRDefault="00FA6F78">
            <w:pPr>
              <w:rPr>
                <w:b/>
              </w:rPr>
            </w:pPr>
            <w:r w:rsidRPr="00B4237F">
              <w:rPr>
                <w:b/>
              </w:rPr>
              <w:t>Access Copy</w:t>
            </w:r>
            <w:r w:rsidR="00B4237F">
              <w:rPr>
                <w:b/>
              </w:rPr>
              <w:t>:</w:t>
            </w:r>
          </w:p>
          <w:p w:rsidR="003F68F3" w:rsidRPr="00B4237F" w:rsidRDefault="00B4237F">
            <w:r>
              <w:t>QuickTime H.264 MPEG4 encoding as .mp4 file</w:t>
            </w:r>
          </w:p>
        </w:tc>
        <w:tc>
          <w:tcPr>
            <w:tcW w:w="1890" w:type="dxa"/>
            <w:shd w:val="clear" w:color="auto" w:fill="FBD4B4" w:themeFill="accent6" w:themeFillTint="66"/>
          </w:tcPr>
          <w:p w:rsidR="00AE4C5D" w:rsidRPr="00B4237F" w:rsidRDefault="00D2446B" w:rsidP="002321FA">
            <w:pPr>
              <w:rPr>
                <w:b/>
              </w:rPr>
            </w:pPr>
            <w:r>
              <w:rPr>
                <w:b/>
              </w:rPr>
              <w:t>DV</w:t>
            </w:r>
            <w:r w:rsidR="002321FA" w:rsidRPr="00B4237F">
              <w:rPr>
                <w:b/>
              </w:rPr>
              <w:t>W</w:t>
            </w:r>
            <w:r w:rsidR="00706E57" w:rsidRPr="00B4237F">
              <w:rPr>
                <w:b/>
              </w:rPr>
              <w:t xml:space="preserve"> Hardware</w:t>
            </w:r>
            <w:r w:rsidR="001139DC" w:rsidRPr="00B4237F">
              <w:rPr>
                <w:b/>
              </w:rPr>
              <w:t xml:space="preserve"> </w:t>
            </w:r>
            <w:r w:rsidR="002321FA" w:rsidRPr="00B4237F">
              <w:rPr>
                <w:b/>
              </w:rPr>
              <w:t>/</w:t>
            </w:r>
            <w:r w:rsidR="001139DC" w:rsidRPr="00B4237F">
              <w:rPr>
                <w:b/>
              </w:rPr>
              <w:t xml:space="preserve"> </w:t>
            </w:r>
            <w:r w:rsidR="002321FA" w:rsidRPr="00B4237F">
              <w:rPr>
                <w:b/>
              </w:rPr>
              <w:t>Software</w:t>
            </w:r>
          </w:p>
        </w:tc>
      </w:tr>
      <w:tr w:rsidR="001872F3" w:rsidTr="003F68F3">
        <w:trPr>
          <w:trHeight w:val="2213"/>
        </w:trPr>
        <w:tc>
          <w:tcPr>
            <w:tcW w:w="1638" w:type="dxa"/>
          </w:tcPr>
          <w:p w:rsidR="003F68F3" w:rsidRPr="001A42E2" w:rsidRDefault="003F68F3" w:rsidP="001A42E2">
            <w:pPr>
              <w:pStyle w:val="ListParagraph"/>
              <w:numPr>
                <w:ilvl w:val="0"/>
                <w:numId w:val="20"/>
              </w:numPr>
              <w:ind w:left="180" w:hanging="180"/>
              <w:rPr>
                <w:sz w:val="18"/>
                <w:szCs w:val="18"/>
              </w:rPr>
            </w:pPr>
            <w:r w:rsidRPr="001A42E2">
              <w:rPr>
                <w:sz w:val="18"/>
                <w:szCs w:val="18"/>
              </w:rPr>
              <w:t>8mm</w:t>
            </w:r>
          </w:p>
          <w:p w:rsidR="00AE4C5D" w:rsidRDefault="003F68F3" w:rsidP="001A42E2">
            <w:pPr>
              <w:pStyle w:val="ListParagraph"/>
              <w:numPr>
                <w:ilvl w:val="0"/>
                <w:numId w:val="14"/>
              </w:numPr>
              <w:ind w:left="180" w:hanging="180"/>
            </w:pPr>
            <w:r w:rsidRPr="003F68F3">
              <w:rPr>
                <w:sz w:val="18"/>
                <w:szCs w:val="18"/>
              </w:rPr>
              <w:t>16mm</w:t>
            </w:r>
          </w:p>
        </w:tc>
        <w:tc>
          <w:tcPr>
            <w:tcW w:w="2160" w:type="dxa"/>
          </w:tcPr>
          <w:p w:rsidR="009A1815" w:rsidRPr="009A1815" w:rsidRDefault="009A1815" w:rsidP="009A1815">
            <w:pPr>
              <w:pStyle w:val="ListParagraph"/>
              <w:numPr>
                <w:ilvl w:val="0"/>
                <w:numId w:val="1"/>
              </w:numPr>
              <w:rPr>
                <w:sz w:val="18"/>
              </w:rPr>
            </w:pPr>
            <w:r>
              <w:rPr>
                <w:sz w:val="18"/>
              </w:rPr>
              <w:t>Size: 720x480</w:t>
            </w:r>
          </w:p>
          <w:p w:rsidR="009A1815" w:rsidRDefault="009A1815" w:rsidP="009A1815">
            <w:pPr>
              <w:pStyle w:val="ListParagraph"/>
              <w:numPr>
                <w:ilvl w:val="0"/>
                <w:numId w:val="1"/>
              </w:numPr>
              <w:rPr>
                <w:sz w:val="18"/>
              </w:rPr>
            </w:pPr>
            <w:r w:rsidRPr="009A1815">
              <w:rPr>
                <w:sz w:val="18"/>
              </w:rPr>
              <w:t>5:1 co</w:t>
            </w:r>
            <w:r>
              <w:rPr>
                <w:sz w:val="18"/>
              </w:rPr>
              <w:t>mpression</w:t>
            </w:r>
          </w:p>
          <w:p w:rsidR="009A1815" w:rsidRPr="009A1815" w:rsidRDefault="009A1815" w:rsidP="009A1815">
            <w:pPr>
              <w:pStyle w:val="ListParagraph"/>
              <w:numPr>
                <w:ilvl w:val="0"/>
                <w:numId w:val="1"/>
              </w:numPr>
              <w:rPr>
                <w:sz w:val="18"/>
              </w:rPr>
            </w:pPr>
            <w:r w:rsidRPr="009A1815">
              <w:rPr>
                <w:sz w:val="18"/>
              </w:rPr>
              <w:t>4:1:1 color spac</w:t>
            </w:r>
            <w:r>
              <w:rPr>
                <w:sz w:val="18"/>
              </w:rPr>
              <w:t>e</w:t>
            </w:r>
          </w:p>
          <w:p w:rsidR="009A1815" w:rsidRDefault="009A1815" w:rsidP="009A1815">
            <w:pPr>
              <w:pStyle w:val="ListParagraph"/>
              <w:numPr>
                <w:ilvl w:val="0"/>
                <w:numId w:val="1"/>
              </w:numPr>
              <w:rPr>
                <w:sz w:val="18"/>
              </w:rPr>
            </w:pPr>
            <w:r w:rsidRPr="009A1815">
              <w:rPr>
                <w:sz w:val="18"/>
              </w:rPr>
              <w:t>25 Mbps data rate</w:t>
            </w:r>
          </w:p>
          <w:p w:rsidR="000021B6" w:rsidRDefault="009A1815" w:rsidP="009A1815">
            <w:pPr>
              <w:pStyle w:val="ListParagraph"/>
              <w:numPr>
                <w:ilvl w:val="0"/>
                <w:numId w:val="1"/>
              </w:numPr>
              <w:rPr>
                <w:sz w:val="18"/>
              </w:rPr>
            </w:pPr>
            <w:r>
              <w:rPr>
                <w:sz w:val="18"/>
              </w:rPr>
              <w:t xml:space="preserve">Audio: </w:t>
            </w:r>
            <w:r w:rsidR="002F4872">
              <w:rPr>
                <w:sz w:val="18"/>
              </w:rPr>
              <w:t>PCM, 48</w:t>
            </w:r>
            <w:r w:rsidRPr="009A1815">
              <w:rPr>
                <w:sz w:val="18"/>
              </w:rPr>
              <w:t>kHz</w:t>
            </w:r>
            <w:r w:rsidR="002F4872">
              <w:rPr>
                <w:sz w:val="18"/>
              </w:rPr>
              <w:t xml:space="preserve"> stereo, 16-</w:t>
            </w:r>
            <w:r w:rsidR="002F4872" w:rsidRPr="009A1815">
              <w:rPr>
                <w:sz w:val="18"/>
              </w:rPr>
              <w:t>b</w:t>
            </w:r>
            <w:r w:rsidR="002F4872">
              <w:rPr>
                <w:sz w:val="18"/>
              </w:rPr>
              <w:t>it</w:t>
            </w:r>
            <w:r w:rsidR="001139DC">
              <w:rPr>
                <w:sz w:val="18"/>
              </w:rPr>
              <w:t xml:space="preserve"> </w:t>
            </w:r>
            <w:r w:rsidRPr="009A1815">
              <w:rPr>
                <w:sz w:val="18"/>
              </w:rPr>
              <w:t>sampling frequency</w:t>
            </w:r>
          </w:p>
          <w:p w:rsidR="002F4872" w:rsidRPr="009A1815" w:rsidRDefault="002F4872" w:rsidP="00B075C2">
            <w:pPr>
              <w:pStyle w:val="ListParagraph"/>
              <w:numPr>
                <w:ilvl w:val="0"/>
                <w:numId w:val="1"/>
              </w:numPr>
              <w:rPr>
                <w:sz w:val="18"/>
              </w:rPr>
            </w:pPr>
            <w:r>
              <w:rPr>
                <w:sz w:val="18"/>
              </w:rPr>
              <w:t>Average file size: 13 GB/</w:t>
            </w:r>
            <w:r w:rsidR="001872F3">
              <w:rPr>
                <w:sz w:val="18"/>
              </w:rPr>
              <w:t>hr.</w:t>
            </w:r>
          </w:p>
        </w:tc>
        <w:tc>
          <w:tcPr>
            <w:tcW w:w="2070" w:type="dxa"/>
          </w:tcPr>
          <w:p w:rsidR="00AE4C5D" w:rsidRDefault="009A1815" w:rsidP="002D0E47">
            <w:pPr>
              <w:ind w:left="720" w:hanging="720"/>
            </w:pPr>
            <w:bookmarkStart w:id="0" w:name="_GoBack"/>
            <w:r w:rsidRPr="00346D36">
              <w:rPr>
                <w:sz w:val="18"/>
              </w:rPr>
              <w:t>None</w:t>
            </w:r>
            <w:bookmarkEnd w:id="0"/>
          </w:p>
        </w:tc>
        <w:tc>
          <w:tcPr>
            <w:tcW w:w="1980" w:type="dxa"/>
          </w:tcPr>
          <w:p w:rsidR="002F4872" w:rsidRPr="002F4872" w:rsidRDefault="002F4872" w:rsidP="002F4872">
            <w:pPr>
              <w:pStyle w:val="ListParagraph"/>
              <w:numPr>
                <w:ilvl w:val="0"/>
                <w:numId w:val="4"/>
              </w:numPr>
            </w:pPr>
            <w:r w:rsidRPr="002F4872">
              <w:rPr>
                <w:sz w:val="18"/>
              </w:rPr>
              <w:t>Format: MPEG4</w:t>
            </w:r>
          </w:p>
          <w:p w:rsidR="009A1815" w:rsidRPr="002F4872" w:rsidRDefault="009A1815" w:rsidP="002F4872">
            <w:pPr>
              <w:pStyle w:val="ListParagraph"/>
              <w:numPr>
                <w:ilvl w:val="0"/>
                <w:numId w:val="4"/>
              </w:numPr>
              <w:rPr>
                <w:sz w:val="18"/>
              </w:rPr>
            </w:pPr>
            <w:r w:rsidRPr="002F4872">
              <w:rPr>
                <w:sz w:val="18"/>
              </w:rPr>
              <w:t>Size: 320x240</w:t>
            </w:r>
          </w:p>
          <w:p w:rsidR="009A1815" w:rsidRPr="002F4872" w:rsidRDefault="009A1815" w:rsidP="002F4872">
            <w:pPr>
              <w:pStyle w:val="ListParagraph"/>
              <w:numPr>
                <w:ilvl w:val="0"/>
                <w:numId w:val="4"/>
              </w:numPr>
              <w:rPr>
                <w:sz w:val="18"/>
              </w:rPr>
            </w:pPr>
            <w:r w:rsidRPr="002F4872">
              <w:rPr>
                <w:sz w:val="18"/>
              </w:rPr>
              <w:t>Frame rate: 30.07</w:t>
            </w:r>
          </w:p>
          <w:p w:rsidR="009A1815" w:rsidRPr="002F4872" w:rsidRDefault="009A1815" w:rsidP="002F4872">
            <w:pPr>
              <w:pStyle w:val="ListParagraph"/>
              <w:numPr>
                <w:ilvl w:val="0"/>
                <w:numId w:val="4"/>
              </w:numPr>
              <w:rPr>
                <w:sz w:val="18"/>
              </w:rPr>
            </w:pPr>
            <w:r w:rsidRPr="002F4872">
              <w:rPr>
                <w:sz w:val="18"/>
              </w:rPr>
              <w:t>Hinting: enabled</w:t>
            </w:r>
          </w:p>
          <w:p w:rsidR="009A1815" w:rsidRPr="002F4872" w:rsidRDefault="002F4872" w:rsidP="002F4872">
            <w:pPr>
              <w:pStyle w:val="ListParagraph"/>
              <w:numPr>
                <w:ilvl w:val="0"/>
                <w:numId w:val="4"/>
              </w:numPr>
              <w:rPr>
                <w:sz w:val="18"/>
              </w:rPr>
            </w:pPr>
            <w:r>
              <w:rPr>
                <w:sz w:val="18"/>
              </w:rPr>
              <w:t xml:space="preserve">Audio: AAC, </w:t>
            </w:r>
            <w:r w:rsidR="009A1815" w:rsidRPr="002F4872">
              <w:rPr>
                <w:sz w:val="18"/>
              </w:rPr>
              <w:t>44.1kHz stereo, 16-bit</w:t>
            </w:r>
          </w:p>
          <w:p w:rsidR="00AE4C5D" w:rsidRPr="002321FA" w:rsidRDefault="002F4872" w:rsidP="009A1815">
            <w:pPr>
              <w:pStyle w:val="ListParagraph"/>
              <w:numPr>
                <w:ilvl w:val="0"/>
                <w:numId w:val="4"/>
              </w:numPr>
              <w:rPr>
                <w:sz w:val="18"/>
              </w:rPr>
            </w:pPr>
            <w:r w:rsidRPr="002F4872">
              <w:rPr>
                <w:sz w:val="18"/>
              </w:rPr>
              <w:t>Average File Size: 162 MB/</w:t>
            </w:r>
            <w:r w:rsidR="001872F3" w:rsidRPr="002F4872">
              <w:rPr>
                <w:sz w:val="18"/>
              </w:rPr>
              <w:t>hr.</w:t>
            </w:r>
          </w:p>
        </w:tc>
        <w:tc>
          <w:tcPr>
            <w:tcW w:w="1890" w:type="dxa"/>
          </w:tcPr>
          <w:p w:rsidR="00706E57" w:rsidRPr="00346D36" w:rsidRDefault="00706E57">
            <w:pPr>
              <w:rPr>
                <w:sz w:val="18"/>
              </w:rPr>
            </w:pPr>
            <w:r w:rsidRPr="00346D36">
              <w:rPr>
                <w:sz w:val="18"/>
              </w:rPr>
              <w:t>Canopus ADVC110</w:t>
            </w:r>
            <w:r w:rsidR="002321FA" w:rsidRPr="00346D36">
              <w:rPr>
                <w:sz w:val="18"/>
              </w:rPr>
              <w:t xml:space="preserve"> using Sony Vegas</w:t>
            </w:r>
          </w:p>
          <w:p w:rsidR="00AE4C5D" w:rsidRDefault="00706E57">
            <w:r w:rsidRPr="00706E57">
              <w:rPr>
                <w:sz w:val="18"/>
              </w:rPr>
              <w:t>(</w:t>
            </w:r>
            <w:r w:rsidR="001139DC">
              <w:rPr>
                <w:sz w:val="18"/>
              </w:rPr>
              <w:t>Outsourced</w:t>
            </w:r>
            <w:r w:rsidRPr="00706E57">
              <w:rPr>
                <w:sz w:val="18"/>
              </w:rPr>
              <w:t>)</w:t>
            </w:r>
          </w:p>
        </w:tc>
      </w:tr>
      <w:tr w:rsidR="00B4237F" w:rsidTr="00B4237F">
        <w:tc>
          <w:tcPr>
            <w:tcW w:w="1638" w:type="dxa"/>
            <w:shd w:val="clear" w:color="auto" w:fill="FBD4B4" w:themeFill="accent6" w:themeFillTint="66"/>
          </w:tcPr>
          <w:p w:rsidR="00B4237F" w:rsidRDefault="00B4237F" w:rsidP="00B4237F">
            <w:r w:rsidRPr="00B4237F">
              <w:rPr>
                <w:b/>
              </w:rPr>
              <w:t>Media Type</w:t>
            </w:r>
            <w:r>
              <w:rPr>
                <w:b/>
              </w:rPr>
              <w:t xml:space="preserve">: </w:t>
            </w:r>
            <w:r w:rsidRPr="00B4237F">
              <w:t xml:space="preserve">Analog Video </w:t>
            </w:r>
          </w:p>
          <w:p w:rsidR="003F68F3" w:rsidRPr="00B4237F" w:rsidRDefault="003F68F3" w:rsidP="00B4237F"/>
        </w:tc>
        <w:tc>
          <w:tcPr>
            <w:tcW w:w="2160" w:type="dxa"/>
            <w:shd w:val="clear" w:color="auto" w:fill="FBD4B4" w:themeFill="accent6" w:themeFillTint="66"/>
          </w:tcPr>
          <w:p w:rsidR="00B4237F" w:rsidRPr="00B4237F" w:rsidRDefault="00B4237F" w:rsidP="00B4237F">
            <w:pPr>
              <w:rPr>
                <w:b/>
                <w:lang w:val="it-IT"/>
              </w:rPr>
            </w:pPr>
            <w:r w:rsidRPr="00B4237F">
              <w:rPr>
                <w:b/>
                <w:lang w:val="it-IT"/>
              </w:rPr>
              <w:t>Archival Master:</w:t>
            </w:r>
          </w:p>
          <w:p w:rsidR="00B4237F" w:rsidRDefault="00A05205" w:rsidP="00B4237F">
            <w:r>
              <w:t>Uncompressed 10-bit video in QuickTime MOV wrapper</w:t>
            </w:r>
          </w:p>
          <w:p w:rsidR="00A05205" w:rsidRPr="003F68F3" w:rsidRDefault="00A05205" w:rsidP="00B4237F">
            <w:r>
              <w:t>(as appropriate)</w:t>
            </w:r>
          </w:p>
        </w:tc>
        <w:tc>
          <w:tcPr>
            <w:tcW w:w="2070" w:type="dxa"/>
            <w:shd w:val="clear" w:color="auto" w:fill="FBD4B4" w:themeFill="accent6" w:themeFillTint="66"/>
          </w:tcPr>
          <w:p w:rsidR="00B4237F" w:rsidRDefault="00B4237F" w:rsidP="00B4237F">
            <w:pPr>
              <w:rPr>
                <w:b/>
              </w:rPr>
            </w:pPr>
            <w:r w:rsidRPr="00B4237F">
              <w:rPr>
                <w:b/>
              </w:rPr>
              <w:t>Production Master</w:t>
            </w:r>
            <w:r>
              <w:rPr>
                <w:b/>
              </w:rPr>
              <w:t>:</w:t>
            </w:r>
          </w:p>
          <w:p w:rsidR="00B4237F" w:rsidRPr="00B4237F" w:rsidRDefault="00A05205" w:rsidP="00B4237F">
            <w:r>
              <w:t>Apple Pro-Res 422 in QuickTime MOV wrapper</w:t>
            </w:r>
          </w:p>
        </w:tc>
        <w:tc>
          <w:tcPr>
            <w:tcW w:w="1980" w:type="dxa"/>
            <w:shd w:val="clear" w:color="auto" w:fill="FBD4B4" w:themeFill="accent6" w:themeFillTint="66"/>
          </w:tcPr>
          <w:p w:rsidR="00B4237F" w:rsidRDefault="00B4237F" w:rsidP="00B4237F">
            <w:pPr>
              <w:rPr>
                <w:b/>
              </w:rPr>
            </w:pPr>
            <w:r w:rsidRPr="00B4237F">
              <w:rPr>
                <w:b/>
              </w:rPr>
              <w:t>Access Copy</w:t>
            </w:r>
            <w:r>
              <w:rPr>
                <w:b/>
              </w:rPr>
              <w:t>:</w:t>
            </w:r>
          </w:p>
          <w:p w:rsidR="00B4237F" w:rsidRPr="00B4237F" w:rsidRDefault="00B4237F" w:rsidP="00B4237F">
            <w:r>
              <w:t>QuickTime H.264 MPEG4 encoding as .mp4 file</w:t>
            </w:r>
          </w:p>
        </w:tc>
        <w:tc>
          <w:tcPr>
            <w:tcW w:w="1890" w:type="dxa"/>
            <w:shd w:val="clear" w:color="auto" w:fill="FBD4B4" w:themeFill="accent6" w:themeFillTint="66"/>
          </w:tcPr>
          <w:p w:rsidR="00B4237F" w:rsidRPr="00B4237F" w:rsidRDefault="00D2446B" w:rsidP="00B4237F">
            <w:pPr>
              <w:rPr>
                <w:b/>
              </w:rPr>
            </w:pPr>
            <w:r>
              <w:rPr>
                <w:b/>
              </w:rPr>
              <w:t>DV</w:t>
            </w:r>
            <w:r w:rsidR="00B4237F" w:rsidRPr="00B4237F">
              <w:rPr>
                <w:b/>
              </w:rPr>
              <w:t>W Hardware / Software</w:t>
            </w:r>
          </w:p>
        </w:tc>
      </w:tr>
      <w:tr w:rsidR="00F577BF" w:rsidTr="00B075C2">
        <w:tc>
          <w:tcPr>
            <w:tcW w:w="1638" w:type="dxa"/>
          </w:tcPr>
          <w:p w:rsidR="003F68F3" w:rsidRPr="003F68F3" w:rsidRDefault="003F68F3" w:rsidP="001A42E2">
            <w:pPr>
              <w:pStyle w:val="ListParagraph"/>
              <w:numPr>
                <w:ilvl w:val="0"/>
                <w:numId w:val="15"/>
              </w:numPr>
              <w:ind w:left="180" w:hanging="180"/>
              <w:rPr>
                <w:sz w:val="18"/>
              </w:rPr>
            </w:pPr>
            <w:proofErr w:type="spellStart"/>
            <w:r w:rsidRPr="003F68F3">
              <w:rPr>
                <w:sz w:val="18"/>
              </w:rPr>
              <w:t>UMatic</w:t>
            </w:r>
            <w:proofErr w:type="spellEnd"/>
          </w:p>
          <w:p w:rsidR="003F68F3" w:rsidRPr="003F68F3" w:rsidRDefault="003F68F3" w:rsidP="001A42E2">
            <w:pPr>
              <w:pStyle w:val="ListParagraph"/>
              <w:numPr>
                <w:ilvl w:val="0"/>
                <w:numId w:val="15"/>
              </w:numPr>
              <w:ind w:left="180" w:hanging="180"/>
              <w:rPr>
                <w:sz w:val="18"/>
              </w:rPr>
            </w:pPr>
            <w:proofErr w:type="spellStart"/>
            <w:r w:rsidRPr="003F68F3">
              <w:rPr>
                <w:sz w:val="18"/>
              </w:rPr>
              <w:t>BetaMax</w:t>
            </w:r>
            <w:proofErr w:type="spellEnd"/>
          </w:p>
          <w:p w:rsidR="003F68F3" w:rsidRPr="003F68F3" w:rsidRDefault="003F68F3" w:rsidP="001A42E2">
            <w:pPr>
              <w:pStyle w:val="ListParagraph"/>
              <w:numPr>
                <w:ilvl w:val="0"/>
                <w:numId w:val="15"/>
              </w:numPr>
              <w:ind w:left="180" w:hanging="180"/>
              <w:rPr>
                <w:sz w:val="18"/>
              </w:rPr>
            </w:pPr>
            <w:r w:rsidRPr="003F68F3">
              <w:rPr>
                <w:sz w:val="18"/>
              </w:rPr>
              <w:t>VHS</w:t>
            </w:r>
          </w:p>
          <w:p w:rsidR="003F68F3" w:rsidRPr="003F68F3" w:rsidRDefault="00F577BF" w:rsidP="001A42E2">
            <w:pPr>
              <w:pStyle w:val="ListParagraph"/>
              <w:numPr>
                <w:ilvl w:val="0"/>
                <w:numId w:val="15"/>
              </w:numPr>
              <w:ind w:left="180" w:hanging="180"/>
              <w:rPr>
                <w:sz w:val="18"/>
              </w:rPr>
            </w:pPr>
            <w:r w:rsidRPr="003F68F3">
              <w:rPr>
                <w:sz w:val="18"/>
              </w:rPr>
              <w:t>Vide</w:t>
            </w:r>
            <w:r w:rsidR="003F68F3" w:rsidRPr="003F68F3">
              <w:rPr>
                <w:sz w:val="18"/>
              </w:rPr>
              <w:t>o 8mm</w:t>
            </w:r>
          </w:p>
          <w:p w:rsidR="00F577BF" w:rsidRDefault="003F68F3" w:rsidP="001A42E2">
            <w:pPr>
              <w:pStyle w:val="ListParagraph"/>
              <w:numPr>
                <w:ilvl w:val="0"/>
                <w:numId w:val="15"/>
              </w:numPr>
              <w:ind w:left="180" w:hanging="180"/>
            </w:pPr>
            <w:r w:rsidRPr="003F68F3">
              <w:rPr>
                <w:sz w:val="18"/>
              </w:rPr>
              <w:t>Hi8</w:t>
            </w:r>
          </w:p>
        </w:tc>
        <w:tc>
          <w:tcPr>
            <w:tcW w:w="2160" w:type="dxa"/>
          </w:tcPr>
          <w:p w:rsidR="00A05205" w:rsidRDefault="00A05205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>
              <w:rPr>
                <w:sz w:val="18"/>
              </w:rPr>
              <w:t>NTSC:</w:t>
            </w:r>
          </w:p>
          <w:p w:rsidR="00A05205" w:rsidRPr="009A1815" w:rsidRDefault="00A05205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>
              <w:rPr>
                <w:sz w:val="18"/>
              </w:rPr>
              <w:t>Size: 720x486</w:t>
            </w:r>
          </w:p>
          <w:p w:rsidR="00A05205" w:rsidRDefault="00A05205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>
              <w:rPr>
                <w:sz w:val="18"/>
              </w:rPr>
              <w:t xml:space="preserve">No </w:t>
            </w:r>
            <w:r w:rsidRPr="009A1815">
              <w:rPr>
                <w:sz w:val="18"/>
              </w:rPr>
              <w:t>co</w:t>
            </w:r>
            <w:r>
              <w:rPr>
                <w:sz w:val="18"/>
              </w:rPr>
              <w:t>mpression</w:t>
            </w:r>
          </w:p>
          <w:p w:rsidR="00A05205" w:rsidRPr="009A1815" w:rsidRDefault="00A05205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>
              <w:rPr>
                <w:sz w:val="18"/>
              </w:rPr>
              <w:t>4:2:2</w:t>
            </w:r>
            <w:r w:rsidRPr="009A1815">
              <w:rPr>
                <w:sz w:val="18"/>
              </w:rPr>
              <w:t xml:space="preserve"> color spac</w:t>
            </w:r>
            <w:r>
              <w:rPr>
                <w:sz w:val="18"/>
              </w:rPr>
              <w:t>e</w:t>
            </w:r>
          </w:p>
          <w:p w:rsidR="00A05205" w:rsidRDefault="00A05205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>
              <w:rPr>
                <w:sz w:val="18"/>
              </w:rPr>
              <w:t>29.97 fps = 27</w:t>
            </w:r>
            <w:r w:rsidRPr="009A1815">
              <w:rPr>
                <w:sz w:val="18"/>
              </w:rPr>
              <w:t xml:space="preserve"> Mbps data rate</w:t>
            </w:r>
          </w:p>
          <w:p w:rsidR="00A05205" w:rsidRDefault="00A05205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>
              <w:rPr>
                <w:sz w:val="18"/>
              </w:rPr>
              <w:t>Audio: PCM, 48</w:t>
            </w:r>
            <w:r w:rsidRPr="009A1815">
              <w:rPr>
                <w:sz w:val="18"/>
              </w:rPr>
              <w:t>kHz</w:t>
            </w:r>
            <w:r>
              <w:rPr>
                <w:sz w:val="18"/>
              </w:rPr>
              <w:t xml:space="preserve"> stereo, 16-</w:t>
            </w:r>
            <w:r w:rsidRPr="009A1815">
              <w:rPr>
                <w:sz w:val="18"/>
              </w:rPr>
              <w:t>b</w:t>
            </w:r>
            <w:r>
              <w:rPr>
                <w:sz w:val="18"/>
              </w:rPr>
              <w:t xml:space="preserve">it </w:t>
            </w:r>
            <w:r w:rsidRPr="009A1815">
              <w:rPr>
                <w:sz w:val="18"/>
              </w:rPr>
              <w:t>sampling frequency</w:t>
            </w:r>
          </w:p>
          <w:p w:rsidR="00A05205" w:rsidRDefault="00A05205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5E76AD">
              <w:rPr>
                <w:sz w:val="18"/>
              </w:rPr>
              <w:t>Average file size:</w:t>
            </w:r>
            <w:r>
              <w:rPr>
                <w:sz w:val="18"/>
              </w:rPr>
              <w:t xml:space="preserve"> 94 </w:t>
            </w:r>
            <w:r w:rsidRPr="005E76AD">
              <w:rPr>
                <w:sz w:val="18"/>
              </w:rPr>
              <w:t>GB/hr.</w:t>
            </w:r>
          </w:p>
          <w:p w:rsidR="00A05205" w:rsidRDefault="00A05205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>
              <w:rPr>
                <w:sz w:val="18"/>
              </w:rPr>
              <w:t>PAL:</w:t>
            </w:r>
          </w:p>
          <w:p w:rsidR="00A05205" w:rsidRDefault="00A05205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>
              <w:rPr>
                <w:sz w:val="18"/>
              </w:rPr>
              <w:t>Size: 720x576</w:t>
            </w:r>
          </w:p>
          <w:p w:rsidR="00A05205" w:rsidRDefault="00A05205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>
              <w:rPr>
                <w:sz w:val="18"/>
              </w:rPr>
              <w:lastRenderedPageBreak/>
              <w:t>No compression</w:t>
            </w:r>
          </w:p>
          <w:p w:rsidR="00A05205" w:rsidRDefault="00A05205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>
              <w:rPr>
                <w:sz w:val="18"/>
              </w:rPr>
              <w:t>4:2:2 color space</w:t>
            </w:r>
          </w:p>
          <w:p w:rsidR="00A05205" w:rsidRDefault="00A05205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>
              <w:rPr>
                <w:sz w:val="18"/>
              </w:rPr>
              <w:t>25fps = 26 Mbps data rate</w:t>
            </w:r>
          </w:p>
          <w:p w:rsidR="00F577BF" w:rsidRPr="005B64C5" w:rsidRDefault="00A05205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>
              <w:rPr>
                <w:sz w:val="18"/>
              </w:rPr>
              <w:t>Average file size: 94 GB/hr.</w:t>
            </w:r>
          </w:p>
        </w:tc>
        <w:tc>
          <w:tcPr>
            <w:tcW w:w="2070" w:type="dxa"/>
          </w:tcPr>
          <w:p w:rsidR="00A05205" w:rsidRPr="005B64C5" w:rsidRDefault="00A05205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5B64C5">
              <w:rPr>
                <w:sz w:val="18"/>
              </w:rPr>
              <w:lastRenderedPageBreak/>
              <w:t xml:space="preserve">Size: </w:t>
            </w:r>
            <w:r>
              <w:rPr>
                <w:sz w:val="18"/>
              </w:rPr>
              <w:t>same as source</w:t>
            </w:r>
          </w:p>
          <w:p w:rsidR="00A05205" w:rsidRPr="005B64C5" w:rsidRDefault="000B48DE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>
              <w:rPr>
                <w:sz w:val="18"/>
              </w:rPr>
              <w:t>3</w:t>
            </w:r>
            <w:r w:rsidR="00A05205" w:rsidRPr="005B64C5">
              <w:rPr>
                <w:sz w:val="18"/>
              </w:rPr>
              <w:t>:1 compression</w:t>
            </w:r>
          </w:p>
          <w:p w:rsidR="00A05205" w:rsidRPr="005B64C5" w:rsidRDefault="00A05205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5B64C5">
              <w:rPr>
                <w:sz w:val="18"/>
              </w:rPr>
              <w:t>4:</w:t>
            </w:r>
            <w:r>
              <w:rPr>
                <w:sz w:val="18"/>
              </w:rPr>
              <w:t>2:2</w:t>
            </w:r>
            <w:r w:rsidRPr="005B64C5">
              <w:rPr>
                <w:sz w:val="18"/>
              </w:rPr>
              <w:t xml:space="preserve"> color space</w:t>
            </w:r>
          </w:p>
          <w:p w:rsidR="00A05205" w:rsidRPr="005B64C5" w:rsidRDefault="003A0CE4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>
              <w:rPr>
                <w:sz w:val="18"/>
              </w:rPr>
              <w:t>63</w:t>
            </w:r>
            <w:r w:rsidR="00A05205" w:rsidRPr="005B64C5">
              <w:rPr>
                <w:sz w:val="18"/>
              </w:rPr>
              <w:t xml:space="preserve"> Mbps data rate</w:t>
            </w:r>
          </w:p>
          <w:p w:rsidR="00A05205" w:rsidRDefault="00A05205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5B64C5">
              <w:rPr>
                <w:sz w:val="18"/>
              </w:rPr>
              <w:t>Audio: PCM, 48kHz stereo, 16-bit</w:t>
            </w:r>
            <w:r>
              <w:rPr>
                <w:sz w:val="18"/>
              </w:rPr>
              <w:t xml:space="preserve"> </w:t>
            </w:r>
            <w:r w:rsidRPr="005B64C5">
              <w:rPr>
                <w:sz w:val="18"/>
              </w:rPr>
              <w:t>sampling frequency</w:t>
            </w:r>
          </w:p>
          <w:p w:rsidR="00F577BF" w:rsidRPr="005B64C5" w:rsidRDefault="003A0CE4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>
              <w:rPr>
                <w:sz w:val="18"/>
              </w:rPr>
              <w:t>Average file size: 18</w:t>
            </w:r>
            <w:r w:rsidR="00A05205" w:rsidRPr="005B64C5">
              <w:rPr>
                <w:sz w:val="18"/>
              </w:rPr>
              <w:t xml:space="preserve"> GB/hr.</w:t>
            </w:r>
          </w:p>
        </w:tc>
        <w:tc>
          <w:tcPr>
            <w:tcW w:w="1980" w:type="dxa"/>
          </w:tcPr>
          <w:p w:rsidR="00F577BF" w:rsidRPr="001A42E2" w:rsidRDefault="00F577BF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2F4872">
              <w:rPr>
                <w:sz w:val="18"/>
              </w:rPr>
              <w:t>Format: MPEG4</w:t>
            </w:r>
          </w:p>
          <w:p w:rsidR="00F577BF" w:rsidRPr="002F4872" w:rsidRDefault="00F577BF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2F4872">
              <w:rPr>
                <w:sz w:val="18"/>
              </w:rPr>
              <w:t>Size: 320x240</w:t>
            </w:r>
          </w:p>
          <w:p w:rsidR="00F577BF" w:rsidRPr="002F4872" w:rsidRDefault="00F577BF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2F4872">
              <w:rPr>
                <w:sz w:val="18"/>
              </w:rPr>
              <w:t>Frame rate: 30.07</w:t>
            </w:r>
          </w:p>
          <w:p w:rsidR="00F577BF" w:rsidRPr="002F4872" w:rsidRDefault="00F577BF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2F4872">
              <w:rPr>
                <w:sz w:val="18"/>
              </w:rPr>
              <w:t>Hinting: enabled</w:t>
            </w:r>
          </w:p>
          <w:p w:rsidR="00F577BF" w:rsidRPr="002F4872" w:rsidRDefault="00F577BF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>
              <w:rPr>
                <w:sz w:val="18"/>
              </w:rPr>
              <w:t xml:space="preserve">Audio: AAC, </w:t>
            </w:r>
            <w:r w:rsidRPr="002F4872">
              <w:rPr>
                <w:sz w:val="18"/>
              </w:rPr>
              <w:t>44.1kHz stereo, 16-bit</w:t>
            </w:r>
          </w:p>
          <w:p w:rsidR="00F577BF" w:rsidRPr="001872F3" w:rsidRDefault="00F577BF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2F4872">
              <w:rPr>
                <w:sz w:val="18"/>
              </w:rPr>
              <w:t>Average File Size: 162 MB/hr.</w:t>
            </w:r>
          </w:p>
        </w:tc>
        <w:tc>
          <w:tcPr>
            <w:tcW w:w="1890" w:type="dxa"/>
          </w:tcPr>
          <w:p w:rsidR="00F577BF" w:rsidRPr="00346D36" w:rsidRDefault="000B48DE" w:rsidP="000B48DE">
            <w:pPr>
              <w:rPr>
                <w:sz w:val="18"/>
              </w:rPr>
            </w:pPr>
            <w:r w:rsidRPr="00346D36">
              <w:rPr>
                <w:sz w:val="18"/>
              </w:rPr>
              <w:t xml:space="preserve">AJA IO LA or </w:t>
            </w:r>
            <w:proofErr w:type="spellStart"/>
            <w:r w:rsidRPr="00346D36">
              <w:rPr>
                <w:sz w:val="18"/>
              </w:rPr>
              <w:t>BlackMagic</w:t>
            </w:r>
            <w:proofErr w:type="spellEnd"/>
            <w:r w:rsidRPr="00346D36">
              <w:rPr>
                <w:sz w:val="18"/>
              </w:rPr>
              <w:t xml:space="preserve"> </w:t>
            </w:r>
            <w:proofErr w:type="spellStart"/>
            <w:r w:rsidRPr="00346D36">
              <w:rPr>
                <w:sz w:val="18"/>
              </w:rPr>
              <w:t>UltraStudio</w:t>
            </w:r>
            <w:proofErr w:type="spellEnd"/>
            <w:r w:rsidRPr="00346D36">
              <w:rPr>
                <w:sz w:val="18"/>
              </w:rPr>
              <w:t xml:space="preserve"> 4k</w:t>
            </w:r>
          </w:p>
          <w:p w:rsidR="008E4590" w:rsidRPr="00346D36" w:rsidRDefault="008E4590" w:rsidP="000B48DE">
            <w:pPr>
              <w:rPr>
                <w:sz w:val="18"/>
              </w:rPr>
            </w:pPr>
            <w:r w:rsidRPr="00346D36">
              <w:rPr>
                <w:sz w:val="18"/>
              </w:rPr>
              <w:t>(uncompressed workflows)</w:t>
            </w:r>
          </w:p>
          <w:p w:rsidR="008E4590" w:rsidRPr="00346D36" w:rsidRDefault="008E4590" w:rsidP="000B48DE">
            <w:pPr>
              <w:rPr>
                <w:sz w:val="18"/>
              </w:rPr>
            </w:pPr>
            <w:r w:rsidRPr="00346D36">
              <w:rPr>
                <w:sz w:val="18"/>
              </w:rPr>
              <w:t>Canopus ADVC300</w:t>
            </w:r>
          </w:p>
          <w:p w:rsidR="008E4590" w:rsidRPr="008E4590" w:rsidRDefault="008E4590" w:rsidP="000B48DE">
            <w:pPr>
              <w:rPr>
                <w:i/>
              </w:rPr>
            </w:pPr>
            <w:r w:rsidRPr="00346D36">
              <w:rPr>
                <w:sz w:val="18"/>
              </w:rPr>
              <w:t>(compressed workflows)</w:t>
            </w:r>
          </w:p>
        </w:tc>
      </w:tr>
      <w:tr w:rsidR="003F68F3" w:rsidRPr="00B4237F" w:rsidTr="003F68F3">
        <w:tc>
          <w:tcPr>
            <w:tcW w:w="1638" w:type="dxa"/>
            <w:shd w:val="clear" w:color="auto" w:fill="FBD4B4" w:themeFill="accent6" w:themeFillTint="66"/>
          </w:tcPr>
          <w:p w:rsidR="003F68F3" w:rsidRDefault="003F68F3" w:rsidP="003F68F3">
            <w:r w:rsidRPr="00B4237F">
              <w:rPr>
                <w:b/>
              </w:rPr>
              <w:t>Media Type</w:t>
            </w:r>
            <w:r>
              <w:rPr>
                <w:b/>
              </w:rPr>
              <w:t xml:space="preserve">: </w:t>
            </w:r>
            <w:r>
              <w:t>Digital Video</w:t>
            </w:r>
          </w:p>
          <w:p w:rsidR="003F68F3" w:rsidRPr="00B4237F" w:rsidRDefault="003F68F3" w:rsidP="003F68F3"/>
        </w:tc>
        <w:tc>
          <w:tcPr>
            <w:tcW w:w="2160" w:type="dxa"/>
            <w:shd w:val="clear" w:color="auto" w:fill="FBD4B4" w:themeFill="accent6" w:themeFillTint="66"/>
          </w:tcPr>
          <w:p w:rsidR="003F68F3" w:rsidRPr="003F68F3" w:rsidRDefault="003F68F3" w:rsidP="003F68F3">
            <w:pPr>
              <w:rPr>
                <w:b/>
              </w:rPr>
            </w:pPr>
            <w:r w:rsidRPr="003F68F3">
              <w:rPr>
                <w:b/>
              </w:rPr>
              <w:t>Archival Master:</w:t>
            </w:r>
          </w:p>
          <w:p w:rsidR="003F68F3" w:rsidRPr="003F68F3" w:rsidRDefault="000B48DE" w:rsidP="003F68F3">
            <w:r>
              <w:t>NTSC DV</w:t>
            </w:r>
            <w:r w:rsidR="005F6C03">
              <w:t xml:space="preserve"> codec in QuickTime MOV wrapper</w:t>
            </w:r>
          </w:p>
        </w:tc>
        <w:tc>
          <w:tcPr>
            <w:tcW w:w="2070" w:type="dxa"/>
            <w:shd w:val="clear" w:color="auto" w:fill="FBD4B4" w:themeFill="accent6" w:themeFillTint="66"/>
          </w:tcPr>
          <w:p w:rsidR="003F68F3" w:rsidRDefault="003F68F3" w:rsidP="003F68F3">
            <w:pPr>
              <w:rPr>
                <w:b/>
              </w:rPr>
            </w:pPr>
            <w:r w:rsidRPr="00B4237F">
              <w:rPr>
                <w:b/>
              </w:rPr>
              <w:t>Production Master</w:t>
            </w:r>
            <w:r>
              <w:rPr>
                <w:b/>
              </w:rPr>
              <w:t>:</w:t>
            </w:r>
          </w:p>
          <w:p w:rsidR="003F68F3" w:rsidRPr="00B4237F" w:rsidRDefault="000B48DE" w:rsidP="000B48DE">
            <w:r>
              <w:t>NA</w:t>
            </w:r>
          </w:p>
        </w:tc>
        <w:tc>
          <w:tcPr>
            <w:tcW w:w="1980" w:type="dxa"/>
            <w:shd w:val="clear" w:color="auto" w:fill="FBD4B4" w:themeFill="accent6" w:themeFillTint="66"/>
          </w:tcPr>
          <w:p w:rsidR="003F68F3" w:rsidRDefault="003F68F3" w:rsidP="003F68F3">
            <w:pPr>
              <w:rPr>
                <w:b/>
              </w:rPr>
            </w:pPr>
            <w:r w:rsidRPr="00B4237F">
              <w:rPr>
                <w:b/>
              </w:rPr>
              <w:t>Access Copy</w:t>
            </w:r>
            <w:r>
              <w:rPr>
                <w:b/>
              </w:rPr>
              <w:t>:</w:t>
            </w:r>
          </w:p>
          <w:p w:rsidR="003F68F3" w:rsidRPr="00B4237F" w:rsidRDefault="003F68F3" w:rsidP="003F68F3">
            <w:r>
              <w:t>QuickTime H.264 MPEG4 encoding as .mp4 file</w:t>
            </w:r>
          </w:p>
        </w:tc>
        <w:tc>
          <w:tcPr>
            <w:tcW w:w="1890" w:type="dxa"/>
            <w:shd w:val="clear" w:color="auto" w:fill="FBD4B4" w:themeFill="accent6" w:themeFillTint="66"/>
          </w:tcPr>
          <w:p w:rsidR="003F68F3" w:rsidRPr="00B4237F" w:rsidRDefault="00D2446B" w:rsidP="003F68F3">
            <w:pPr>
              <w:rPr>
                <w:b/>
              </w:rPr>
            </w:pPr>
            <w:r>
              <w:rPr>
                <w:b/>
              </w:rPr>
              <w:t>DV</w:t>
            </w:r>
            <w:r w:rsidR="003F68F3" w:rsidRPr="00B4237F">
              <w:rPr>
                <w:b/>
              </w:rPr>
              <w:t>W Hardware / Software</w:t>
            </w:r>
          </w:p>
        </w:tc>
      </w:tr>
      <w:tr w:rsidR="001872F3" w:rsidTr="00B075C2">
        <w:tc>
          <w:tcPr>
            <w:tcW w:w="1638" w:type="dxa"/>
          </w:tcPr>
          <w:p w:rsidR="003F68F3" w:rsidRPr="003F68F3" w:rsidRDefault="003F68F3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3F68F3">
              <w:rPr>
                <w:sz w:val="18"/>
              </w:rPr>
              <w:t>Digital 8</w:t>
            </w:r>
          </w:p>
          <w:p w:rsidR="00AE4C5D" w:rsidRDefault="003F68F3" w:rsidP="001A42E2">
            <w:pPr>
              <w:pStyle w:val="ListParagraph"/>
              <w:numPr>
                <w:ilvl w:val="0"/>
                <w:numId w:val="17"/>
              </w:numPr>
              <w:ind w:left="180" w:hanging="180"/>
            </w:pPr>
            <w:r w:rsidRPr="003F68F3">
              <w:rPr>
                <w:sz w:val="18"/>
              </w:rPr>
              <w:t>MiniDV</w:t>
            </w:r>
          </w:p>
        </w:tc>
        <w:tc>
          <w:tcPr>
            <w:tcW w:w="2160" w:type="dxa"/>
          </w:tcPr>
          <w:p w:rsidR="005B64C5" w:rsidRPr="005B64C5" w:rsidRDefault="005B64C5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5B64C5">
              <w:rPr>
                <w:sz w:val="18"/>
              </w:rPr>
              <w:t>Size: 720x480</w:t>
            </w:r>
          </w:p>
          <w:p w:rsidR="005B64C5" w:rsidRPr="005B64C5" w:rsidRDefault="005B64C5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5B64C5">
              <w:rPr>
                <w:sz w:val="18"/>
              </w:rPr>
              <w:t>5:1 compression</w:t>
            </w:r>
          </w:p>
          <w:p w:rsidR="005B64C5" w:rsidRPr="005B64C5" w:rsidRDefault="005B64C5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5B64C5">
              <w:rPr>
                <w:sz w:val="18"/>
              </w:rPr>
              <w:t>4:1:1 color space</w:t>
            </w:r>
          </w:p>
          <w:p w:rsidR="005B64C5" w:rsidRPr="005B64C5" w:rsidRDefault="005B64C5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5B64C5">
              <w:rPr>
                <w:sz w:val="18"/>
              </w:rPr>
              <w:t>25 Mbps data rate</w:t>
            </w:r>
          </w:p>
          <w:p w:rsidR="005B64C5" w:rsidRDefault="005B64C5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5B64C5">
              <w:rPr>
                <w:sz w:val="18"/>
              </w:rPr>
              <w:t>Audio: PCM, 48kHz stereo, 16-bit</w:t>
            </w:r>
            <w:r w:rsidR="001139DC">
              <w:rPr>
                <w:sz w:val="18"/>
              </w:rPr>
              <w:t xml:space="preserve"> </w:t>
            </w:r>
            <w:r w:rsidRPr="005B64C5">
              <w:rPr>
                <w:sz w:val="18"/>
              </w:rPr>
              <w:t>sampling frequency</w:t>
            </w:r>
          </w:p>
          <w:p w:rsidR="00AE4C5D" w:rsidRPr="005B64C5" w:rsidRDefault="000B48DE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>
              <w:rPr>
                <w:sz w:val="18"/>
              </w:rPr>
              <w:t>Average file size: 11</w:t>
            </w:r>
            <w:r w:rsidR="005B64C5" w:rsidRPr="005B64C5">
              <w:rPr>
                <w:sz w:val="18"/>
              </w:rPr>
              <w:t xml:space="preserve"> GB/hr.</w:t>
            </w:r>
          </w:p>
        </w:tc>
        <w:tc>
          <w:tcPr>
            <w:tcW w:w="2070" w:type="dxa"/>
          </w:tcPr>
          <w:p w:rsidR="00AE4C5D" w:rsidRPr="001A42E2" w:rsidRDefault="005B64C5" w:rsidP="001A42E2">
            <w:pPr>
              <w:rPr>
                <w:sz w:val="18"/>
              </w:rPr>
            </w:pPr>
            <w:r w:rsidRPr="001A42E2">
              <w:rPr>
                <w:sz w:val="18"/>
              </w:rPr>
              <w:t>None</w:t>
            </w:r>
          </w:p>
        </w:tc>
        <w:tc>
          <w:tcPr>
            <w:tcW w:w="1980" w:type="dxa"/>
          </w:tcPr>
          <w:p w:rsidR="001872F3" w:rsidRPr="001A42E2" w:rsidRDefault="001872F3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2F4872">
              <w:rPr>
                <w:sz w:val="18"/>
              </w:rPr>
              <w:t>Format: MPEG4</w:t>
            </w:r>
          </w:p>
          <w:p w:rsidR="001872F3" w:rsidRPr="002F4872" w:rsidRDefault="001872F3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2F4872">
              <w:rPr>
                <w:sz w:val="18"/>
              </w:rPr>
              <w:t>Size: 320x240</w:t>
            </w:r>
          </w:p>
          <w:p w:rsidR="001872F3" w:rsidRPr="002F4872" w:rsidRDefault="001872F3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2F4872">
              <w:rPr>
                <w:sz w:val="18"/>
              </w:rPr>
              <w:t>Frame rate: 30.07</w:t>
            </w:r>
          </w:p>
          <w:p w:rsidR="001872F3" w:rsidRPr="002F4872" w:rsidRDefault="001872F3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2F4872">
              <w:rPr>
                <w:sz w:val="18"/>
              </w:rPr>
              <w:t>Hinting: enabled</w:t>
            </w:r>
          </w:p>
          <w:p w:rsidR="001872F3" w:rsidRPr="002F4872" w:rsidRDefault="001872F3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>
              <w:rPr>
                <w:sz w:val="18"/>
              </w:rPr>
              <w:t xml:space="preserve">Audio: AAC, </w:t>
            </w:r>
            <w:r w:rsidRPr="002F4872">
              <w:rPr>
                <w:sz w:val="18"/>
              </w:rPr>
              <w:t>44.1kHz stereo, 16-bit</w:t>
            </w:r>
          </w:p>
          <w:p w:rsidR="00AE4C5D" w:rsidRPr="001872F3" w:rsidRDefault="001872F3" w:rsidP="001A42E2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2F4872">
              <w:rPr>
                <w:sz w:val="18"/>
              </w:rPr>
              <w:t>Average File Size: 162 MB/hr.</w:t>
            </w:r>
          </w:p>
        </w:tc>
        <w:tc>
          <w:tcPr>
            <w:tcW w:w="1890" w:type="dxa"/>
          </w:tcPr>
          <w:p w:rsidR="00AE4C5D" w:rsidRDefault="000B48DE">
            <w:r w:rsidRPr="00346D36">
              <w:rPr>
                <w:sz w:val="18"/>
              </w:rPr>
              <w:t>Canopus ADVC300</w:t>
            </w:r>
            <w:r w:rsidR="00706E57" w:rsidRPr="00346D36">
              <w:rPr>
                <w:sz w:val="18"/>
              </w:rPr>
              <w:t xml:space="preserve"> or FireWire direct</w:t>
            </w:r>
            <w:r w:rsidR="002321FA" w:rsidRPr="00346D36">
              <w:rPr>
                <w:sz w:val="18"/>
              </w:rPr>
              <w:t xml:space="preserve"> using Final Cut Pro</w:t>
            </w:r>
          </w:p>
        </w:tc>
      </w:tr>
      <w:tr w:rsidR="00E47594" w:rsidRPr="00B4237F" w:rsidTr="00D2446B">
        <w:tc>
          <w:tcPr>
            <w:tcW w:w="1638" w:type="dxa"/>
            <w:shd w:val="clear" w:color="auto" w:fill="FBD4B4" w:themeFill="accent6" w:themeFillTint="66"/>
          </w:tcPr>
          <w:p w:rsidR="00E47594" w:rsidRDefault="00E47594" w:rsidP="00D2446B">
            <w:pPr>
              <w:rPr>
                <w:b/>
              </w:rPr>
            </w:pPr>
            <w:r w:rsidRPr="00B4237F">
              <w:rPr>
                <w:b/>
              </w:rPr>
              <w:t>Media Type</w:t>
            </w:r>
            <w:r>
              <w:rPr>
                <w:b/>
              </w:rPr>
              <w:t>:</w:t>
            </w:r>
          </w:p>
          <w:p w:rsidR="00E47594" w:rsidRPr="003F68F3" w:rsidRDefault="00E47594" w:rsidP="00D2446B">
            <w:r w:rsidRPr="003F68F3">
              <w:t>File-based Video</w:t>
            </w:r>
          </w:p>
          <w:p w:rsidR="00E47594" w:rsidRPr="00B4237F" w:rsidRDefault="00E47594" w:rsidP="00D2446B"/>
        </w:tc>
        <w:tc>
          <w:tcPr>
            <w:tcW w:w="2160" w:type="dxa"/>
            <w:shd w:val="clear" w:color="auto" w:fill="FBD4B4" w:themeFill="accent6" w:themeFillTint="66"/>
          </w:tcPr>
          <w:p w:rsidR="00E47594" w:rsidRPr="003F68F3" w:rsidRDefault="00E47594" w:rsidP="00D2446B">
            <w:pPr>
              <w:rPr>
                <w:b/>
              </w:rPr>
            </w:pPr>
            <w:r w:rsidRPr="003F68F3">
              <w:rPr>
                <w:b/>
              </w:rPr>
              <w:t>Archival Master:</w:t>
            </w:r>
          </w:p>
          <w:p w:rsidR="00E47594" w:rsidRDefault="00E47594" w:rsidP="00D2446B">
            <w:r>
              <w:t>ISO image / Disk image</w:t>
            </w:r>
          </w:p>
          <w:p w:rsidR="00E47594" w:rsidRPr="003F68F3" w:rsidRDefault="00E47594" w:rsidP="00D2446B"/>
        </w:tc>
        <w:tc>
          <w:tcPr>
            <w:tcW w:w="2070" w:type="dxa"/>
            <w:shd w:val="clear" w:color="auto" w:fill="FBD4B4" w:themeFill="accent6" w:themeFillTint="66"/>
          </w:tcPr>
          <w:p w:rsidR="00E47594" w:rsidRDefault="00E47594" w:rsidP="00D2446B">
            <w:pPr>
              <w:rPr>
                <w:b/>
              </w:rPr>
            </w:pPr>
            <w:r w:rsidRPr="00B4237F">
              <w:rPr>
                <w:b/>
              </w:rPr>
              <w:t>Production Master</w:t>
            </w:r>
            <w:r>
              <w:rPr>
                <w:b/>
              </w:rPr>
              <w:t>:</w:t>
            </w:r>
          </w:p>
          <w:p w:rsidR="00E47594" w:rsidRPr="00B4237F" w:rsidRDefault="000B48DE" w:rsidP="00D2446B">
            <w:r>
              <w:t>NA</w:t>
            </w:r>
          </w:p>
        </w:tc>
        <w:tc>
          <w:tcPr>
            <w:tcW w:w="1980" w:type="dxa"/>
            <w:shd w:val="clear" w:color="auto" w:fill="FBD4B4" w:themeFill="accent6" w:themeFillTint="66"/>
          </w:tcPr>
          <w:p w:rsidR="00E47594" w:rsidRDefault="00E47594" w:rsidP="00D2446B">
            <w:pPr>
              <w:rPr>
                <w:b/>
              </w:rPr>
            </w:pPr>
            <w:r w:rsidRPr="00B4237F">
              <w:rPr>
                <w:b/>
              </w:rPr>
              <w:t>Access Copy</w:t>
            </w:r>
            <w:r>
              <w:rPr>
                <w:b/>
              </w:rPr>
              <w:t>:</w:t>
            </w:r>
          </w:p>
          <w:p w:rsidR="00E47594" w:rsidRPr="00B4237F" w:rsidRDefault="00E47594" w:rsidP="00D2446B">
            <w:r>
              <w:t>QuickTime H.264 MPEG4 encoding as .mp4 file</w:t>
            </w:r>
          </w:p>
        </w:tc>
        <w:tc>
          <w:tcPr>
            <w:tcW w:w="1890" w:type="dxa"/>
            <w:shd w:val="clear" w:color="auto" w:fill="FBD4B4" w:themeFill="accent6" w:themeFillTint="66"/>
          </w:tcPr>
          <w:p w:rsidR="00E47594" w:rsidRPr="00B4237F" w:rsidRDefault="00D2446B" w:rsidP="00D2446B">
            <w:pPr>
              <w:rPr>
                <w:b/>
              </w:rPr>
            </w:pPr>
            <w:r>
              <w:rPr>
                <w:b/>
              </w:rPr>
              <w:t>DV</w:t>
            </w:r>
            <w:r w:rsidR="00E47594" w:rsidRPr="00B4237F">
              <w:rPr>
                <w:b/>
              </w:rPr>
              <w:t>W Hardware / Software</w:t>
            </w:r>
          </w:p>
        </w:tc>
      </w:tr>
      <w:tr w:rsidR="008E4590" w:rsidRPr="002321FA" w:rsidTr="00D2446B">
        <w:tc>
          <w:tcPr>
            <w:tcW w:w="1638" w:type="dxa"/>
          </w:tcPr>
          <w:p w:rsidR="008E4590" w:rsidRPr="001C62FE" w:rsidRDefault="008E4590" w:rsidP="001A42E2">
            <w:pPr>
              <w:pStyle w:val="ListParagraph"/>
              <w:numPr>
                <w:ilvl w:val="0"/>
                <w:numId w:val="19"/>
              </w:numPr>
              <w:ind w:left="180" w:hanging="180"/>
              <w:rPr>
                <w:sz w:val="18"/>
                <w:szCs w:val="18"/>
              </w:rPr>
            </w:pPr>
            <w:r w:rsidRPr="001C62FE">
              <w:rPr>
                <w:sz w:val="18"/>
                <w:szCs w:val="18"/>
              </w:rPr>
              <w:t>DVD</w:t>
            </w:r>
          </w:p>
          <w:p w:rsidR="008E4590" w:rsidRPr="001C62FE" w:rsidRDefault="001A42E2" w:rsidP="001A42E2">
            <w:pPr>
              <w:pStyle w:val="ListParagraph"/>
              <w:numPr>
                <w:ilvl w:val="0"/>
                <w:numId w:val="19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Vendor supplied video file</w:t>
            </w:r>
          </w:p>
          <w:p w:rsidR="008E4590" w:rsidRPr="00F577BF" w:rsidRDefault="001A42E2" w:rsidP="001A42E2">
            <w:pPr>
              <w:pStyle w:val="ListParagraph"/>
              <w:numPr>
                <w:ilvl w:val="0"/>
                <w:numId w:val="19"/>
              </w:numPr>
              <w:ind w:left="180" w:hanging="180"/>
            </w:pPr>
            <w:r>
              <w:rPr>
                <w:sz w:val="18"/>
                <w:szCs w:val="18"/>
              </w:rPr>
              <w:t>video</w:t>
            </w:r>
            <w:r w:rsidR="008E4590" w:rsidRPr="001C62FE">
              <w:rPr>
                <w:sz w:val="18"/>
                <w:szCs w:val="18"/>
              </w:rPr>
              <w:t xml:space="preserve"> file on external media / drive</w:t>
            </w:r>
          </w:p>
        </w:tc>
        <w:tc>
          <w:tcPr>
            <w:tcW w:w="2160" w:type="dxa"/>
          </w:tcPr>
          <w:p w:rsidR="008E4590" w:rsidRPr="00BA51D1" w:rsidRDefault="008E4590" w:rsidP="008E4590">
            <w:pPr>
              <w:rPr>
                <w:sz w:val="18"/>
              </w:rPr>
            </w:pPr>
            <w:r>
              <w:rPr>
                <w:sz w:val="18"/>
              </w:rPr>
              <w:t>(documentation available separately)</w:t>
            </w:r>
          </w:p>
        </w:tc>
        <w:tc>
          <w:tcPr>
            <w:tcW w:w="2070" w:type="dxa"/>
          </w:tcPr>
          <w:p w:rsidR="008E4590" w:rsidRPr="00346D36" w:rsidRDefault="008E4590" w:rsidP="00346D36">
            <w:pPr>
              <w:rPr>
                <w:sz w:val="18"/>
              </w:rPr>
            </w:pPr>
            <w:r w:rsidRPr="00346D36">
              <w:rPr>
                <w:sz w:val="18"/>
              </w:rPr>
              <w:t>None</w:t>
            </w:r>
          </w:p>
        </w:tc>
        <w:tc>
          <w:tcPr>
            <w:tcW w:w="1980" w:type="dxa"/>
          </w:tcPr>
          <w:p w:rsidR="008E4590" w:rsidRPr="00346D36" w:rsidRDefault="008E4590" w:rsidP="00346D36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2F4872">
              <w:rPr>
                <w:sz w:val="18"/>
              </w:rPr>
              <w:t>Format: MPEG4</w:t>
            </w:r>
          </w:p>
          <w:p w:rsidR="008E4590" w:rsidRPr="002F4872" w:rsidRDefault="008E4590" w:rsidP="00346D36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2F4872">
              <w:rPr>
                <w:sz w:val="18"/>
              </w:rPr>
              <w:t>Size: 320x240</w:t>
            </w:r>
          </w:p>
          <w:p w:rsidR="008E4590" w:rsidRPr="002F4872" w:rsidRDefault="008E4590" w:rsidP="00346D36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2F4872">
              <w:rPr>
                <w:sz w:val="18"/>
              </w:rPr>
              <w:t>Frame rate: 30.07</w:t>
            </w:r>
          </w:p>
          <w:p w:rsidR="008E4590" w:rsidRPr="002F4872" w:rsidRDefault="008E4590" w:rsidP="00346D36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2F4872">
              <w:rPr>
                <w:sz w:val="18"/>
              </w:rPr>
              <w:t>Hinting: enabled</w:t>
            </w:r>
          </w:p>
          <w:p w:rsidR="008E4590" w:rsidRDefault="008E4590" w:rsidP="00346D36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>
              <w:rPr>
                <w:sz w:val="18"/>
              </w:rPr>
              <w:t xml:space="preserve">Audio: AAC, </w:t>
            </w:r>
            <w:r w:rsidRPr="002F4872">
              <w:rPr>
                <w:sz w:val="18"/>
              </w:rPr>
              <w:t>44.1kHz stereo, 16-bit</w:t>
            </w:r>
          </w:p>
          <w:p w:rsidR="008E4590" w:rsidRPr="001C62FE" w:rsidRDefault="008E4590" w:rsidP="00346D36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1C62FE">
              <w:rPr>
                <w:sz w:val="18"/>
              </w:rPr>
              <w:t>Average File Size: 162 MB/hr.</w:t>
            </w:r>
          </w:p>
        </w:tc>
        <w:tc>
          <w:tcPr>
            <w:tcW w:w="1890" w:type="dxa"/>
          </w:tcPr>
          <w:p w:rsidR="008E4590" w:rsidRPr="00BA51D1" w:rsidRDefault="008E4590" w:rsidP="008E4590">
            <w:pPr>
              <w:rPr>
                <w:sz w:val="18"/>
              </w:rPr>
            </w:pPr>
            <w:r>
              <w:rPr>
                <w:sz w:val="18"/>
              </w:rPr>
              <w:t>(documentation available separately)</w:t>
            </w:r>
          </w:p>
        </w:tc>
      </w:tr>
      <w:tr w:rsidR="008E4590" w:rsidRPr="00B4237F" w:rsidTr="003F68F3">
        <w:tc>
          <w:tcPr>
            <w:tcW w:w="1638" w:type="dxa"/>
            <w:shd w:val="clear" w:color="auto" w:fill="FBD4B4" w:themeFill="accent6" w:themeFillTint="66"/>
          </w:tcPr>
          <w:p w:rsidR="008E4590" w:rsidRDefault="008E4590" w:rsidP="008E4590">
            <w:pPr>
              <w:rPr>
                <w:b/>
              </w:rPr>
            </w:pPr>
            <w:r w:rsidRPr="00B4237F">
              <w:rPr>
                <w:b/>
              </w:rPr>
              <w:t>Media Type</w:t>
            </w:r>
            <w:r>
              <w:rPr>
                <w:b/>
              </w:rPr>
              <w:t>:</w:t>
            </w:r>
          </w:p>
          <w:p w:rsidR="008E4590" w:rsidRPr="003F68F3" w:rsidRDefault="008E4590" w:rsidP="008E4590">
            <w:r>
              <w:t>Audio</w:t>
            </w:r>
          </w:p>
          <w:p w:rsidR="008E4590" w:rsidRPr="00B4237F" w:rsidRDefault="008E4590" w:rsidP="008E4590"/>
        </w:tc>
        <w:tc>
          <w:tcPr>
            <w:tcW w:w="2160" w:type="dxa"/>
            <w:shd w:val="clear" w:color="auto" w:fill="FBD4B4" w:themeFill="accent6" w:themeFillTint="66"/>
          </w:tcPr>
          <w:p w:rsidR="008E4590" w:rsidRPr="003F68F3" w:rsidRDefault="008E4590" w:rsidP="008E4590">
            <w:pPr>
              <w:rPr>
                <w:b/>
              </w:rPr>
            </w:pPr>
            <w:r w:rsidRPr="003F68F3">
              <w:rPr>
                <w:b/>
              </w:rPr>
              <w:t>Archival Master:</w:t>
            </w:r>
          </w:p>
          <w:p w:rsidR="008E4590" w:rsidRPr="00BA51D1" w:rsidRDefault="008E4590" w:rsidP="008E4590">
            <w:r w:rsidRPr="00BA51D1">
              <w:rPr>
                <w:bCs/>
              </w:rPr>
              <w:t xml:space="preserve">Uncompressed </w:t>
            </w:r>
            <w:r>
              <w:rPr>
                <w:bCs/>
              </w:rPr>
              <w:t>Broadcast Wave Format audio in WAV file format wrapper</w:t>
            </w:r>
          </w:p>
          <w:p w:rsidR="008E4590" w:rsidRPr="003F68F3" w:rsidRDefault="008E4590" w:rsidP="008E4590"/>
        </w:tc>
        <w:tc>
          <w:tcPr>
            <w:tcW w:w="2070" w:type="dxa"/>
            <w:shd w:val="clear" w:color="auto" w:fill="FBD4B4" w:themeFill="accent6" w:themeFillTint="66"/>
          </w:tcPr>
          <w:p w:rsidR="008E4590" w:rsidRDefault="008E4590" w:rsidP="008E4590">
            <w:pPr>
              <w:rPr>
                <w:b/>
              </w:rPr>
            </w:pPr>
            <w:r w:rsidRPr="00B4237F">
              <w:rPr>
                <w:b/>
              </w:rPr>
              <w:t>Production Master</w:t>
            </w:r>
            <w:r>
              <w:rPr>
                <w:b/>
              </w:rPr>
              <w:t>:</w:t>
            </w:r>
          </w:p>
          <w:p w:rsidR="008E4590" w:rsidRPr="00B4237F" w:rsidRDefault="008E4590" w:rsidP="008E4590">
            <w:r w:rsidRPr="00BA51D1">
              <w:rPr>
                <w:bCs/>
              </w:rPr>
              <w:t xml:space="preserve">Uncompressed </w:t>
            </w:r>
            <w:r>
              <w:rPr>
                <w:bCs/>
              </w:rPr>
              <w:t>Broadcast Wave Format audio in WAV file format wrapper</w:t>
            </w:r>
          </w:p>
        </w:tc>
        <w:tc>
          <w:tcPr>
            <w:tcW w:w="1980" w:type="dxa"/>
            <w:shd w:val="clear" w:color="auto" w:fill="FBD4B4" w:themeFill="accent6" w:themeFillTint="66"/>
          </w:tcPr>
          <w:p w:rsidR="008E4590" w:rsidRDefault="008E4590" w:rsidP="008E4590">
            <w:pPr>
              <w:rPr>
                <w:b/>
              </w:rPr>
            </w:pPr>
            <w:r w:rsidRPr="00B4237F">
              <w:rPr>
                <w:b/>
              </w:rPr>
              <w:t>Access Copy</w:t>
            </w:r>
            <w:r>
              <w:rPr>
                <w:b/>
              </w:rPr>
              <w:t>:</w:t>
            </w:r>
          </w:p>
          <w:p w:rsidR="008E4590" w:rsidRPr="00B4237F" w:rsidRDefault="008E4590" w:rsidP="008E4590">
            <w:r>
              <w:rPr>
                <w:bCs/>
              </w:rPr>
              <w:t>MPEG-2 Audio Layer III in MPEG-3 wrapper</w:t>
            </w:r>
          </w:p>
        </w:tc>
        <w:tc>
          <w:tcPr>
            <w:tcW w:w="1890" w:type="dxa"/>
            <w:shd w:val="clear" w:color="auto" w:fill="FBD4B4" w:themeFill="accent6" w:themeFillTint="66"/>
          </w:tcPr>
          <w:p w:rsidR="008E4590" w:rsidRPr="00B4237F" w:rsidRDefault="008E4590" w:rsidP="008E4590">
            <w:pPr>
              <w:rPr>
                <w:b/>
              </w:rPr>
            </w:pPr>
            <w:r w:rsidRPr="00B4237F">
              <w:rPr>
                <w:b/>
              </w:rPr>
              <w:t>DAW Hardware / Software</w:t>
            </w:r>
          </w:p>
        </w:tc>
      </w:tr>
    </w:tbl>
    <w:tbl>
      <w:tblPr>
        <w:tblStyle w:val="TableGrid1"/>
        <w:tblW w:w="9738" w:type="dxa"/>
        <w:tblLayout w:type="fixed"/>
        <w:tblLook w:val="04A0" w:firstRow="1" w:lastRow="0" w:firstColumn="1" w:lastColumn="0" w:noHBand="0" w:noVBand="1"/>
      </w:tblPr>
      <w:tblGrid>
        <w:gridCol w:w="1638"/>
        <w:gridCol w:w="2160"/>
        <w:gridCol w:w="2070"/>
        <w:gridCol w:w="1980"/>
        <w:gridCol w:w="1890"/>
      </w:tblGrid>
      <w:tr w:rsidR="001C62FE" w:rsidRPr="002321FA" w:rsidTr="001C62FE">
        <w:tc>
          <w:tcPr>
            <w:tcW w:w="1638" w:type="dxa"/>
          </w:tcPr>
          <w:p w:rsidR="001C62FE" w:rsidRPr="001C62FE" w:rsidRDefault="001C62FE" w:rsidP="001A42E2">
            <w:pPr>
              <w:pStyle w:val="ListParagraph"/>
              <w:numPr>
                <w:ilvl w:val="0"/>
                <w:numId w:val="18"/>
              </w:numPr>
              <w:ind w:left="180" w:hanging="180"/>
            </w:pPr>
            <w:r w:rsidRPr="001C62FE">
              <w:rPr>
                <w:sz w:val="18"/>
              </w:rPr>
              <w:t xml:space="preserve">1/4 in. </w:t>
            </w:r>
            <w:r w:rsidR="001A42E2">
              <w:rPr>
                <w:sz w:val="18"/>
              </w:rPr>
              <w:t>open reel</w:t>
            </w:r>
          </w:p>
          <w:p w:rsidR="001C62FE" w:rsidRPr="001C62FE" w:rsidRDefault="001C62FE" w:rsidP="001A42E2">
            <w:pPr>
              <w:pStyle w:val="ListParagraph"/>
              <w:numPr>
                <w:ilvl w:val="0"/>
                <w:numId w:val="18"/>
              </w:numPr>
              <w:ind w:left="180" w:hanging="180"/>
              <w:rPr>
                <w:lang w:val="it-IT"/>
              </w:rPr>
            </w:pPr>
            <w:r w:rsidRPr="001C62FE">
              <w:rPr>
                <w:sz w:val="18"/>
              </w:rPr>
              <w:t>78/45/33</w:t>
            </w:r>
            <w:r w:rsidRPr="001C62FE">
              <w:rPr>
                <w:sz w:val="18"/>
                <w:vertAlign w:val="superscript"/>
              </w:rPr>
              <w:t>1/3</w:t>
            </w:r>
            <w:r>
              <w:rPr>
                <w:sz w:val="18"/>
                <w:lang w:val="it-IT"/>
              </w:rPr>
              <w:t xml:space="preserve"> rpm </w:t>
            </w:r>
            <w:r w:rsidR="001A42E2">
              <w:rPr>
                <w:sz w:val="18"/>
                <w:lang w:val="it-IT"/>
              </w:rPr>
              <w:t>grooved</w:t>
            </w:r>
            <w:r>
              <w:rPr>
                <w:sz w:val="18"/>
                <w:lang w:val="it-IT"/>
              </w:rPr>
              <w:t xml:space="preserve"> disc</w:t>
            </w:r>
          </w:p>
          <w:p w:rsidR="001C62FE" w:rsidRPr="001C62FE" w:rsidRDefault="001C62FE" w:rsidP="001A42E2">
            <w:pPr>
              <w:pStyle w:val="ListParagraph"/>
              <w:numPr>
                <w:ilvl w:val="0"/>
                <w:numId w:val="18"/>
              </w:numPr>
              <w:ind w:left="180" w:hanging="180"/>
              <w:rPr>
                <w:lang w:val="it-IT"/>
              </w:rPr>
            </w:pPr>
            <w:r w:rsidRPr="001C62FE">
              <w:rPr>
                <w:sz w:val="18"/>
              </w:rPr>
              <w:t>Micro/mi</w:t>
            </w:r>
            <w:r>
              <w:rPr>
                <w:sz w:val="18"/>
                <w:lang w:val="it-IT"/>
              </w:rPr>
              <w:t xml:space="preserve">ni </w:t>
            </w:r>
            <w:r w:rsidR="001A42E2">
              <w:rPr>
                <w:sz w:val="18"/>
                <w:lang w:val="it-IT"/>
              </w:rPr>
              <w:t xml:space="preserve">and Standard </w:t>
            </w:r>
            <w:r>
              <w:rPr>
                <w:sz w:val="18"/>
                <w:lang w:val="it-IT"/>
              </w:rPr>
              <w:t>cassette</w:t>
            </w:r>
          </w:p>
          <w:p w:rsidR="001C62FE" w:rsidRPr="001C62FE" w:rsidRDefault="001C62FE" w:rsidP="001A42E2">
            <w:pPr>
              <w:pStyle w:val="ListParagraph"/>
              <w:numPr>
                <w:ilvl w:val="0"/>
                <w:numId w:val="18"/>
              </w:numPr>
              <w:ind w:left="180" w:hanging="180"/>
              <w:rPr>
                <w:lang w:val="it-IT"/>
              </w:rPr>
            </w:pPr>
            <w:r>
              <w:rPr>
                <w:sz w:val="18"/>
                <w:lang w:val="it-IT"/>
              </w:rPr>
              <w:t>DAT tape</w:t>
            </w:r>
          </w:p>
          <w:p w:rsidR="001C62FE" w:rsidRPr="001C62FE" w:rsidRDefault="001C62FE" w:rsidP="001A42E2">
            <w:pPr>
              <w:pStyle w:val="ListParagraph"/>
              <w:numPr>
                <w:ilvl w:val="0"/>
                <w:numId w:val="18"/>
              </w:numPr>
              <w:ind w:left="180" w:hanging="180"/>
              <w:rPr>
                <w:lang w:val="it-IT"/>
              </w:rPr>
            </w:pPr>
            <w:r>
              <w:rPr>
                <w:sz w:val="18"/>
                <w:lang w:val="it-IT"/>
              </w:rPr>
              <w:t>PCM audio on VHS</w:t>
            </w:r>
          </w:p>
          <w:p w:rsidR="001C62FE" w:rsidRPr="001C62FE" w:rsidRDefault="001C62FE" w:rsidP="001A42E2">
            <w:pPr>
              <w:pStyle w:val="ListParagraph"/>
              <w:numPr>
                <w:ilvl w:val="0"/>
                <w:numId w:val="18"/>
              </w:numPr>
              <w:ind w:left="180" w:hanging="180"/>
              <w:rPr>
                <w:lang w:val="it-IT"/>
              </w:rPr>
            </w:pPr>
            <w:r>
              <w:rPr>
                <w:sz w:val="18"/>
                <w:lang w:val="it-IT"/>
              </w:rPr>
              <w:t>8-track cassette</w:t>
            </w:r>
          </w:p>
          <w:p w:rsidR="001C62FE" w:rsidRPr="001C62FE" w:rsidRDefault="001A42E2" w:rsidP="001A42E2">
            <w:pPr>
              <w:pStyle w:val="ListParagraph"/>
              <w:numPr>
                <w:ilvl w:val="0"/>
                <w:numId w:val="18"/>
              </w:numPr>
              <w:ind w:left="180" w:hanging="180"/>
            </w:pPr>
            <w:r>
              <w:rPr>
                <w:sz w:val="18"/>
                <w:lang w:val="it-IT"/>
              </w:rPr>
              <w:t xml:space="preserve">Audio </w:t>
            </w:r>
            <w:r w:rsidR="001C62FE">
              <w:rPr>
                <w:sz w:val="18"/>
                <w:lang w:val="it-IT"/>
              </w:rPr>
              <w:t>CD</w:t>
            </w:r>
          </w:p>
        </w:tc>
        <w:tc>
          <w:tcPr>
            <w:tcW w:w="2160" w:type="dxa"/>
          </w:tcPr>
          <w:p w:rsidR="001C62FE" w:rsidRPr="00346D36" w:rsidRDefault="001C62FE" w:rsidP="00346D36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346D36">
              <w:rPr>
                <w:sz w:val="18"/>
              </w:rPr>
              <w:t>96 kHz, 24 bit PCM digital audio.</w:t>
            </w:r>
          </w:p>
          <w:p w:rsidR="001C62FE" w:rsidRPr="00BA51D1" w:rsidRDefault="001C62FE" w:rsidP="00346D36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BA51D1">
              <w:rPr>
                <w:sz w:val="18"/>
              </w:rPr>
              <w:t>Average file</w:t>
            </w:r>
            <w:r>
              <w:rPr>
                <w:sz w:val="18"/>
              </w:rPr>
              <w:t xml:space="preserve"> size: 2</w:t>
            </w:r>
            <w:r w:rsidRPr="00BA51D1">
              <w:rPr>
                <w:sz w:val="18"/>
              </w:rPr>
              <w:t>GB/hr.</w:t>
            </w:r>
          </w:p>
        </w:tc>
        <w:tc>
          <w:tcPr>
            <w:tcW w:w="2070" w:type="dxa"/>
          </w:tcPr>
          <w:p w:rsidR="001C62FE" w:rsidRPr="00346D36" w:rsidRDefault="001C62FE" w:rsidP="00346D36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346D36">
              <w:rPr>
                <w:sz w:val="18"/>
              </w:rPr>
              <w:t>48 kHz, 24 bit PCM digital audio.</w:t>
            </w:r>
          </w:p>
          <w:p w:rsidR="001C62FE" w:rsidRPr="002321FA" w:rsidRDefault="001C62FE" w:rsidP="00346D36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 w:rsidRPr="002321FA">
              <w:rPr>
                <w:sz w:val="18"/>
              </w:rPr>
              <w:t xml:space="preserve">Average file size: </w:t>
            </w:r>
            <w:r>
              <w:rPr>
                <w:sz w:val="18"/>
              </w:rPr>
              <w:t>500MB</w:t>
            </w:r>
            <w:r w:rsidRPr="002321FA">
              <w:rPr>
                <w:sz w:val="18"/>
              </w:rPr>
              <w:t>/hr.</w:t>
            </w:r>
          </w:p>
        </w:tc>
        <w:tc>
          <w:tcPr>
            <w:tcW w:w="1980" w:type="dxa"/>
          </w:tcPr>
          <w:p w:rsidR="001C62FE" w:rsidRPr="002321FA" w:rsidRDefault="001C62FE" w:rsidP="00346D36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>
              <w:rPr>
                <w:sz w:val="18"/>
              </w:rPr>
              <w:t xml:space="preserve">44.1 kHz, </w:t>
            </w:r>
            <w:r w:rsidRPr="002321FA">
              <w:rPr>
                <w:sz w:val="18"/>
              </w:rPr>
              <w:t>16 bit 128 kB/s at best encoding.</w:t>
            </w:r>
          </w:p>
          <w:p w:rsidR="001C62FE" w:rsidRPr="002321FA" w:rsidRDefault="001C62FE" w:rsidP="00346D36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sz w:val="18"/>
              </w:rPr>
            </w:pPr>
            <w:r>
              <w:rPr>
                <w:sz w:val="18"/>
              </w:rPr>
              <w:t>Average file size: 60 MB/h</w:t>
            </w:r>
            <w:r w:rsidRPr="002321FA">
              <w:rPr>
                <w:sz w:val="18"/>
              </w:rPr>
              <w:t>r.</w:t>
            </w:r>
          </w:p>
        </w:tc>
        <w:tc>
          <w:tcPr>
            <w:tcW w:w="1890" w:type="dxa"/>
          </w:tcPr>
          <w:p w:rsidR="001C62FE" w:rsidRPr="002321FA" w:rsidRDefault="001C62FE" w:rsidP="001C62FE">
            <w:proofErr w:type="spellStart"/>
            <w:r w:rsidRPr="00346D36">
              <w:rPr>
                <w:sz w:val="18"/>
              </w:rPr>
              <w:t>DigiDesign</w:t>
            </w:r>
            <w:proofErr w:type="spellEnd"/>
            <w:r w:rsidRPr="00346D36">
              <w:rPr>
                <w:sz w:val="18"/>
              </w:rPr>
              <w:t xml:space="preserve"> Rack </w:t>
            </w:r>
            <w:r w:rsidR="00D2446B" w:rsidRPr="00346D36">
              <w:rPr>
                <w:sz w:val="18"/>
              </w:rPr>
              <w:t>00</w:t>
            </w:r>
            <w:r w:rsidR="00C42A93" w:rsidRPr="00346D36">
              <w:rPr>
                <w:sz w:val="18"/>
              </w:rPr>
              <w:t>3 using Pr</w:t>
            </w:r>
            <w:r w:rsidR="00346D36">
              <w:rPr>
                <w:sz w:val="18"/>
              </w:rPr>
              <w:t>o Tools</w:t>
            </w:r>
          </w:p>
        </w:tc>
      </w:tr>
    </w:tbl>
    <w:p w:rsidR="00AE4C5D" w:rsidRPr="002321FA" w:rsidRDefault="00AE4C5D"/>
    <w:p w:rsidR="00AE4C5D" w:rsidRDefault="00913F9A">
      <w:r>
        <w:rPr>
          <w:noProof/>
        </w:rPr>
        <w:lastRenderedPageBreak/>
        <w:drawing>
          <wp:inline distT="0" distB="0" distL="0" distR="0" wp14:anchorId="3AB810D6" wp14:editId="60003A0B">
            <wp:extent cx="5952484" cy="7905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1250" t="13713" r="32212" b="1544"/>
                    <a:stretch/>
                  </pic:blipFill>
                  <pic:spPr bwMode="auto">
                    <a:xfrm>
                      <a:off x="0" y="0"/>
                      <a:ext cx="5968944" cy="79276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13F9A" w:rsidRDefault="00913F9A">
      <w:r>
        <w:rPr>
          <w:noProof/>
        </w:rPr>
        <w:lastRenderedPageBreak/>
        <w:drawing>
          <wp:inline distT="0" distB="0" distL="0" distR="0" wp14:anchorId="1A10C274" wp14:editId="497D2725">
            <wp:extent cx="5995035" cy="7619844"/>
            <wp:effectExtent l="0" t="0" r="571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0930" t="10873" r="31730" b="6250"/>
                    <a:stretch/>
                  </pic:blipFill>
                  <pic:spPr bwMode="auto">
                    <a:xfrm>
                      <a:off x="0" y="0"/>
                      <a:ext cx="6013100" cy="76428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13F9A" w:rsidRDefault="00913F9A">
      <w:r>
        <w:rPr>
          <w:noProof/>
        </w:rPr>
        <w:lastRenderedPageBreak/>
        <w:drawing>
          <wp:inline distT="0" distB="0" distL="0" distR="0" wp14:anchorId="74B1BFFD" wp14:editId="21FFB047">
            <wp:extent cx="5924550" cy="7371149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0769" t="15392" r="30288"/>
                    <a:stretch/>
                  </pic:blipFill>
                  <pic:spPr bwMode="auto">
                    <a:xfrm>
                      <a:off x="0" y="0"/>
                      <a:ext cx="5935853" cy="73852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13F9A" w:rsidRDefault="00913F9A">
      <w:r>
        <w:rPr>
          <w:noProof/>
        </w:rPr>
        <w:lastRenderedPageBreak/>
        <w:drawing>
          <wp:inline distT="0" distB="0" distL="0" distR="0" wp14:anchorId="0040417B" wp14:editId="0E9EF7A0">
            <wp:extent cx="5953125" cy="760116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30930" t="15672" r="31250"/>
                    <a:stretch/>
                  </pic:blipFill>
                  <pic:spPr bwMode="auto">
                    <a:xfrm>
                      <a:off x="0" y="0"/>
                      <a:ext cx="5965247" cy="76166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E0991" w:rsidRPr="002321FA" w:rsidRDefault="008E0991">
      <w:r>
        <w:rPr>
          <w:noProof/>
        </w:rPr>
        <w:lastRenderedPageBreak/>
        <w:drawing>
          <wp:inline distT="0" distB="0" distL="0" distR="0" wp14:anchorId="0F3499DB" wp14:editId="4C4446E2">
            <wp:extent cx="5943600" cy="783126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30930" t="11473" r="31730" b="2612"/>
                    <a:stretch/>
                  </pic:blipFill>
                  <pic:spPr bwMode="auto">
                    <a:xfrm>
                      <a:off x="0" y="0"/>
                      <a:ext cx="5961830" cy="78552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E0991" w:rsidRPr="002321FA" w:rsidSect="00D503A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2E2" w:rsidRDefault="001A42E2" w:rsidP="00D503A1">
      <w:pPr>
        <w:spacing w:after="0" w:line="240" w:lineRule="auto"/>
      </w:pPr>
      <w:r>
        <w:separator/>
      </w:r>
    </w:p>
  </w:endnote>
  <w:endnote w:type="continuationSeparator" w:id="0">
    <w:p w:rsidR="001A42E2" w:rsidRDefault="001A42E2" w:rsidP="00D50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2E2" w:rsidRDefault="001A42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2E2" w:rsidRDefault="001A42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2E2" w:rsidRDefault="001A42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2E2" w:rsidRDefault="001A42E2" w:rsidP="00D503A1">
      <w:pPr>
        <w:spacing w:after="0" w:line="240" w:lineRule="auto"/>
      </w:pPr>
      <w:r>
        <w:separator/>
      </w:r>
    </w:p>
  </w:footnote>
  <w:footnote w:type="continuationSeparator" w:id="0">
    <w:p w:rsidR="001A42E2" w:rsidRDefault="001A42E2" w:rsidP="00D50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2E2" w:rsidRDefault="001A42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2E2" w:rsidRDefault="001A42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2E2" w:rsidRDefault="001A42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05A73"/>
    <w:multiLevelType w:val="hybridMultilevel"/>
    <w:tmpl w:val="8FCE4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8E2827"/>
    <w:multiLevelType w:val="hybridMultilevel"/>
    <w:tmpl w:val="3858D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C14EB"/>
    <w:multiLevelType w:val="multilevel"/>
    <w:tmpl w:val="54548F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B3296D"/>
    <w:multiLevelType w:val="multilevel"/>
    <w:tmpl w:val="A606C2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0A6F35"/>
    <w:multiLevelType w:val="multilevel"/>
    <w:tmpl w:val="0324D0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01666A"/>
    <w:multiLevelType w:val="hybridMultilevel"/>
    <w:tmpl w:val="59BCFC66"/>
    <w:lvl w:ilvl="0" w:tplc="03067086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516F7"/>
    <w:multiLevelType w:val="hybridMultilevel"/>
    <w:tmpl w:val="623E5300"/>
    <w:lvl w:ilvl="0" w:tplc="FE98A1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24099"/>
    <w:multiLevelType w:val="hybridMultilevel"/>
    <w:tmpl w:val="BE507F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B81413"/>
    <w:multiLevelType w:val="hybridMultilevel"/>
    <w:tmpl w:val="841ED54A"/>
    <w:lvl w:ilvl="0" w:tplc="08DEA7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1C525B"/>
    <w:multiLevelType w:val="hybridMultilevel"/>
    <w:tmpl w:val="4F2EF9E0"/>
    <w:lvl w:ilvl="0" w:tplc="08DEA7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520F37"/>
    <w:multiLevelType w:val="hybridMultilevel"/>
    <w:tmpl w:val="29FE69EC"/>
    <w:lvl w:ilvl="0" w:tplc="2C4838B0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116C5"/>
    <w:multiLevelType w:val="hybridMultilevel"/>
    <w:tmpl w:val="50B0DD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4C3295D"/>
    <w:multiLevelType w:val="hybridMultilevel"/>
    <w:tmpl w:val="F0242BEE"/>
    <w:lvl w:ilvl="0" w:tplc="9D8EE3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8996513"/>
    <w:multiLevelType w:val="hybridMultilevel"/>
    <w:tmpl w:val="8DE631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E8375A"/>
    <w:multiLevelType w:val="hybridMultilevel"/>
    <w:tmpl w:val="0EF412BC"/>
    <w:lvl w:ilvl="0" w:tplc="FE98A1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2E064A"/>
    <w:multiLevelType w:val="multilevel"/>
    <w:tmpl w:val="E9062B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B13DCA"/>
    <w:multiLevelType w:val="hybridMultilevel"/>
    <w:tmpl w:val="8D684B00"/>
    <w:lvl w:ilvl="0" w:tplc="C786DE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B96C5E"/>
    <w:multiLevelType w:val="hybridMultilevel"/>
    <w:tmpl w:val="2ACA0B96"/>
    <w:lvl w:ilvl="0" w:tplc="9D8EE3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E7B8D"/>
    <w:multiLevelType w:val="multilevel"/>
    <w:tmpl w:val="396A0C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DC0A4B"/>
    <w:multiLevelType w:val="hybridMultilevel"/>
    <w:tmpl w:val="32CE5DBE"/>
    <w:lvl w:ilvl="0" w:tplc="9D8EE3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9"/>
  </w:num>
  <w:num w:numId="6">
    <w:abstractNumId w:val="3"/>
  </w:num>
  <w:num w:numId="7">
    <w:abstractNumId w:val="15"/>
  </w:num>
  <w:num w:numId="8">
    <w:abstractNumId w:val="5"/>
  </w:num>
  <w:num w:numId="9">
    <w:abstractNumId w:val="10"/>
  </w:num>
  <w:num w:numId="10">
    <w:abstractNumId w:val="4"/>
  </w:num>
  <w:num w:numId="11">
    <w:abstractNumId w:val="2"/>
  </w:num>
  <w:num w:numId="12">
    <w:abstractNumId w:val="18"/>
  </w:num>
  <w:num w:numId="13">
    <w:abstractNumId w:val="11"/>
  </w:num>
  <w:num w:numId="14">
    <w:abstractNumId w:val="16"/>
  </w:num>
  <w:num w:numId="15">
    <w:abstractNumId w:val="12"/>
  </w:num>
  <w:num w:numId="16">
    <w:abstractNumId w:val="19"/>
  </w:num>
  <w:num w:numId="17">
    <w:abstractNumId w:val="17"/>
  </w:num>
  <w:num w:numId="18">
    <w:abstractNumId w:val="14"/>
  </w:num>
  <w:num w:numId="19">
    <w:abstractNumId w:val="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C5D"/>
    <w:rsid w:val="000021B6"/>
    <w:rsid w:val="00016BE1"/>
    <w:rsid w:val="000B48DE"/>
    <w:rsid w:val="001139DC"/>
    <w:rsid w:val="0017225A"/>
    <w:rsid w:val="001872F3"/>
    <w:rsid w:val="001A42E2"/>
    <w:rsid w:val="001C62FE"/>
    <w:rsid w:val="002321FA"/>
    <w:rsid w:val="002D0E47"/>
    <w:rsid w:val="002F4872"/>
    <w:rsid w:val="00346D36"/>
    <w:rsid w:val="003A0CE4"/>
    <w:rsid w:val="003F68F3"/>
    <w:rsid w:val="004F77AE"/>
    <w:rsid w:val="005B64C5"/>
    <w:rsid w:val="005E76AD"/>
    <w:rsid w:val="005F6C03"/>
    <w:rsid w:val="006319FF"/>
    <w:rsid w:val="00644697"/>
    <w:rsid w:val="00706E57"/>
    <w:rsid w:val="008E0991"/>
    <w:rsid w:val="008E4590"/>
    <w:rsid w:val="00913F9A"/>
    <w:rsid w:val="009A1815"/>
    <w:rsid w:val="009B2F35"/>
    <w:rsid w:val="00A05205"/>
    <w:rsid w:val="00AE4C5D"/>
    <w:rsid w:val="00B075C2"/>
    <w:rsid w:val="00B4237F"/>
    <w:rsid w:val="00B8122E"/>
    <w:rsid w:val="00BA51D1"/>
    <w:rsid w:val="00C1743D"/>
    <w:rsid w:val="00C42A93"/>
    <w:rsid w:val="00D2446B"/>
    <w:rsid w:val="00D503A1"/>
    <w:rsid w:val="00E47594"/>
    <w:rsid w:val="00F43F2D"/>
    <w:rsid w:val="00F577BF"/>
    <w:rsid w:val="00FA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90D498"/>
  <w15:docId w15:val="{87BEBD7E-7EB6-4B63-832D-A719688E4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2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4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A181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21FA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D503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503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03A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503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3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3A1"/>
  </w:style>
  <w:style w:type="paragraph" w:styleId="Footer">
    <w:name w:val="footer"/>
    <w:basedOn w:val="Normal"/>
    <w:link w:val="FooterChar"/>
    <w:uiPriority w:val="99"/>
    <w:unhideWhenUsed/>
    <w:rsid w:val="00D503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3A1"/>
  </w:style>
  <w:style w:type="character" w:styleId="FollowedHyperlink">
    <w:name w:val="FollowedHyperlink"/>
    <w:basedOn w:val="DefaultParagraphFont"/>
    <w:uiPriority w:val="99"/>
    <w:semiHidden/>
    <w:unhideWhenUsed/>
    <w:rsid w:val="00644697"/>
    <w:rPr>
      <w:color w:val="800080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9B2F35"/>
    <w:rPr>
      <w:i/>
      <w:iCs/>
      <w:color w:val="808080" w:themeColor="text1" w:themeTint="7F"/>
    </w:rPr>
  </w:style>
  <w:style w:type="table" w:customStyle="1" w:styleId="TableGrid1">
    <w:name w:val="Table Grid1"/>
    <w:basedOn w:val="TableNormal"/>
    <w:next w:val="TableGrid"/>
    <w:uiPriority w:val="59"/>
    <w:rsid w:val="001C6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77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7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0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8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3075">
                  <w:marLeft w:val="225"/>
                  <w:marRight w:val="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0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450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67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gitizationguidelines.gov/" TargetMode="Externa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082A2-134A-41FC-94EF-82C3C7D14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CD338C53.dotm</Template>
  <TotalTime>347</TotalTime>
  <Pages>7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UTLibraries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Lamphear, Anna J</dc:creator>
  <cp:lastModifiedBy>Lamphear, Anna J</cp:lastModifiedBy>
  <cp:revision>8</cp:revision>
  <cp:lastPrinted>2015-02-16T14:24:00Z</cp:lastPrinted>
  <dcterms:created xsi:type="dcterms:W3CDTF">2012-10-23T20:56:00Z</dcterms:created>
  <dcterms:modified xsi:type="dcterms:W3CDTF">2017-02-02T16:47:00Z</dcterms:modified>
</cp:coreProperties>
</file>